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C680" w14:textId="77777777" w:rsidR="007D269B" w:rsidRDefault="007D269B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</w:p>
    <w:p w14:paraId="2A4EDBF3" w14:textId="46512899" w:rsidR="00E65605" w:rsidRPr="00E65605" w:rsidRDefault="00E65605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  <w:r w:rsidRPr="00E65605">
        <w:rPr>
          <w:rFonts w:ascii="Verdana" w:hAnsi="Verdana" w:cs="Arial"/>
          <w:b/>
          <w:color w:val="000000"/>
        </w:rPr>
        <w:t xml:space="preserve">Čestné prohlášení </w:t>
      </w:r>
    </w:p>
    <w:p w14:paraId="2ED48C56" w14:textId="77777777" w:rsidR="00F73A45" w:rsidRDefault="00F73A45" w:rsidP="00ED04C5">
      <w:pPr>
        <w:jc w:val="both"/>
        <w:rPr>
          <w:rFonts w:ascii="Verdana" w:hAnsi="Verdana"/>
          <w:b/>
          <w:sz w:val="20"/>
          <w:szCs w:val="20"/>
        </w:rPr>
      </w:pPr>
    </w:p>
    <w:p w14:paraId="30479838" w14:textId="0DA7E1F3" w:rsidR="009C339E" w:rsidRDefault="009C339E" w:rsidP="008E643A">
      <w:pPr>
        <w:tabs>
          <w:tab w:val="left" w:pos="1701"/>
          <w:tab w:val="left" w:pos="2484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ZADAVATEL: </w:t>
      </w:r>
      <w:r>
        <w:rPr>
          <w:rFonts w:ascii="Verdana" w:hAnsi="Verdana"/>
          <w:b/>
          <w:sz w:val="20"/>
          <w:szCs w:val="20"/>
        </w:rPr>
        <w:tab/>
      </w:r>
      <w:r w:rsidR="008E643A">
        <w:rPr>
          <w:rFonts w:ascii="Verdana" w:hAnsi="Verdana"/>
          <w:sz w:val="20"/>
          <w:szCs w:val="20"/>
        </w:rPr>
        <w:t>Městys Karlštejn</w:t>
      </w:r>
    </w:p>
    <w:p w14:paraId="38DD6801" w14:textId="0AED6636" w:rsidR="00384470" w:rsidRPr="00243705" w:rsidRDefault="009C339E" w:rsidP="00384470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Adresa:</w:t>
      </w:r>
      <w:r>
        <w:rPr>
          <w:rFonts w:ascii="Verdana" w:hAnsi="Verdana"/>
          <w:sz w:val="20"/>
          <w:szCs w:val="20"/>
        </w:rPr>
        <w:tab/>
      </w:r>
      <w:r w:rsidR="001D63F5">
        <w:rPr>
          <w:rFonts w:ascii="Verdana" w:hAnsi="Verdana"/>
          <w:sz w:val="20"/>
          <w:szCs w:val="20"/>
        </w:rPr>
        <w:t>Karlštejn č.p. 185, 267 18 Karlštejn</w:t>
      </w:r>
    </w:p>
    <w:p w14:paraId="421AB584" w14:textId="5CFC24A5" w:rsidR="009C339E" w:rsidRDefault="009C339E" w:rsidP="009C339E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IČO: </w:t>
      </w:r>
      <w:r>
        <w:rPr>
          <w:rFonts w:ascii="Verdana" w:hAnsi="Verdana"/>
          <w:sz w:val="20"/>
          <w:szCs w:val="20"/>
        </w:rPr>
        <w:tab/>
      </w:r>
      <w:r w:rsidR="00E71B6D">
        <w:rPr>
          <w:rFonts w:ascii="Verdana" w:hAnsi="Verdana"/>
          <w:sz w:val="20"/>
          <w:szCs w:val="20"/>
        </w:rPr>
        <w:t>00233374</w:t>
      </w:r>
    </w:p>
    <w:p w14:paraId="15B26B69" w14:textId="66A679B6" w:rsidR="009C339E" w:rsidRDefault="009C339E" w:rsidP="00B865CD">
      <w:pPr>
        <w:tabs>
          <w:tab w:val="left" w:pos="1701"/>
          <w:tab w:val="left" w:pos="2127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Zastoupený:</w:t>
      </w:r>
      <w:r>
        <w:rPr>
          <w:rFonts w:ascii="Verdana" w:hAnsi="Verdana"/>
          <w:sz w:val="20"/>
          <w:szCs w:val="20"/>
        </w:rPr>
        <w:tab/>
      </w:r>
      <w:r w:rsidR="004807C3">
        <w:rPr>
          <w:rFonts w:ascii="Verdana" w:hAnsi="Verdana"/>
          <w:sz w:val="20"/>
          <w:szCs w:val="20"/>
        </w:rPr>
        <w:t>Josef Čvančara, starosta městyse</w:t>
      </w:r>
    </w:p>
    <w:p w14:paraId="33D76644" w14:textId="77777777" w:rsidR="00ED04C5" w:rsidRDefault="00ED04C5" w:rsidP="00ED04C5">
      <w:pPr>
        <w:rPr>
          <w:rFonts w:ascii="Verdana" w:hAnsi="Verdana"/>
          <w:b/>
          <w:color w:val="000000"/>
          <w:sz w:val="20"/>
          <w:szCs w:val="18"/>
        </w:rPr>
      </w:pPr>
    </w:p>
    <w:p w14:paraId="6FBE6544" w14:textId="0BBFC610" w:rsidR="0080625F" w:rsidRDefault="00ED04C5" w:rsidP="0080625F">
      <w:pPr>
        <w:rPr>
          <w:rFonts w:ascii="Verdana" w:hAnsi="Verdana" w:cs="Arial"/>
          <w:sz w:val="20"/>
        </w:rPr>
      </w:pPr>
      <w:r w:rsidRPr="00B6092D">
        <w:rPr>
          <w:rFonts w:ascii="Verdana" w:hAnsi="Verdana"/>
          <w:b/>
          <w:color w:val="000000"/>
          <w:sz w:val="20"/>
          <w:szCs w:val="18"/>
        </w:rPr>
        <w:t>Veřejná zakázka</w:t>
      </w:r>
      <w:r w:rsidR="0080295D">
        <w:rPr>
          <w:rFonts w:ascii="Verdana" w:hAnsi="Verdana"/>
          <w:b/>
          <w:color w:val="000000"/>
          <w:sz w:val="20"/>
          <w:szCs w:val="18"/>
        </w:rPr>
        <w:t xml:space="preserve">: </w:t>
      </w:r>
    </w:p>
    <w:p w14:paraId="0A886184" w14:textId="77777777" w:rsidR="0080625F" w:rsidRDefault="0080625F" w:rsidP="0080625F">
      <w:pPr>
        <w:rPr>
          <w:rFonts w:ascii="Verdana" w:hAnsi="Verdana" w:cs="Arial"/>
          <w:sz w:val="20"/>
        </w:rPr>
      </w:pPr>
    </w:p>
    <w:p w14:paraId="15878464" w14:textId="21F8B9CE" w:rsidR="00BD3ADC" w:rsidRPr="00CD37EA" w:rsidRDefault="001D1FA4" w:rsidP="0080625F">
      <w:pPr>
        <w:rPr>
          <w:rFonts w:ascii="Verdana" w:hAnsi="Verdana"/>
          <w:color w:val="000000"/>
          <w:sz w:val="20"/>
          <w:szCs w:val="20"/>
        </w:rPr>
      </w:pPr>
      <w:r w:rsidRPr="001D1FA4">
        <w:rPr>
          <w:rFonts w:ascii="Verdana" w:hAnsi="Verdana"/>
          <w:color w:val="000000"/>
          <w:sz w:val="20"/>
          <w:szCs w:val="20"/>
        </w:rPr>
        <w:t xml:space="preserve">zadávaná </w:t>
      </w:r>
      <w:r w:rsidR="0023080F">
        <w:rPr>
          <w:rFonts w:ascii="Verdana" w:hAnsi="Verdana"/>
          <w:color w:val="000000"/>
          <w:sz w:val="20"/>
          <w:szCs w:val="20"/>
        </w:rPr>
        <w:t>mimo režim</w:t>
      </w:r>
      <w:r w:rsidRPr="001D1FA4">
        <w:rPr>
          <w:rFonts w:ascii="Verdana" w:hAnsi="Verdana"/>
          <w:color w:val="000000"/>
          <w:sz w:val="20"/>
          <w:szCs w:val="20"/>
        </w:rPr>
        <w:t xml:space="preserve"> zákona č. 134/2016 Sb., o zadávání veřejných zakázek, v platném znění</w:t>
      </w:r>
      <w:r w:rsidRPr="00CD37EA">
        <w:rPr>
          <w:rFonts w:ascii="Verdana" w:hAnsi="Verdana"/>
          <w:color w:val="000000"/>
          <w:sz w:val="20"/>
          <w:szCs w:val="20"/>
        </w:rPr>
        <w:t xml:space="preserve"> </w:t>
      </w:r>
      <w:r w:rsidR="00BD3ADC" w:rsidRPr="00CD37EA">
        <w:rPr>
          <w:rFonts w:ascii="Verdana" w:hAnsi="Verdana"/>
          <w:color w:val="000000"/>
          <w:sz w:val="20"/>
          <w:szCs w:val="20"/>
        </w:rPr>
        <w:t>(dále jen „</w:t>
      </w:r>
      <w:r w:rsidR="00BD3ADC" w:rsidRPr="00CD37EA">
        <w:rPr>
          <w:rFonts w:ascii="Verdana" w:hAnsi="Verdana"/>
          <w:b/>
          <w:color w:val="000000"/>
          <w:sz w:val="20"/>
          <w:szCs w:val="20"/>
        </w:rPr>
        <w:t>ZZVZ</w:t>
      </w:r>
      <w:r w:rsidR="00BD3ADC" w:rsidRPr="00CD37EA">
        <w:rPr>
          <w:rFonts w:ascii="Verdana" w:hAnsi="Verdana"/>
          <w:color w:val="000000"/>
          <w:sz w:val="20"/>
          <w:szCs w:val="20"/>
        </w:rPr>
        <w:t>“)</w:t>
      </w:r>
    </w:p>
    <w:p w14:paraId="635DA16D" w14:textId="77777777" w:rsidR="00ED04C5" w:rsidRDefault="00ED04C5" w:rsidP="00ED04C5">
      <w:pPr>
        <w:jc w:val="center"/>
        <w:rPr>
          <w:rFonts w:ascii="Verdana" w:hAnsi="Verdana"/>
          <w:b/>
          <w:sz w:val="20"/>
          <w:szCs w:val="20"/>
        </w:rPr>
      </w:pPr>
    </w:p>
    <w:p w14:paraId="6C828515" w14:textId="3F28A117" w:rsidR="00B6092D" w:rsidRPr="0039680B" w:rsidRDefault="002B7C99" w:rsidP="00BD3ADC">
      <w:pPr>
        <w:rPr>
          <w:rFonts w:ascii="Verdana" w:hAnsi="Verdana" w:cs="Arial"/>
          <w:b/>
          <w:color w:val="1116EF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Účastník </w:t>
      </w:r>
      <w:r w:rsidR="001D1FA4">
        <w:rPr>
          <w:rFonts w:ascii="Verdana" w:hAnsi="Verdana"/>
          <w:b/>
          <w:sz w:val="20"/>
          <w:szCs w:val="20"/>
        </w:rPr>
        <w:t>zadávacího</w:t>
      </w:r>
      <w:r>
        <w:rPr>
          <w:rFonts w:ascii="Verdana" w:hAnsi="Verdana"/>
          <w:b/>
          <w:sz w:val="20"/>
          <w:szCs w:val="20"/>
        </w:rPr>
        <w:t xml:space="preserve"> řízení</w:t>
      </w:r>
      <w:r w:rsidR="00B6092D">
        <w:rPr>
          <w:rFonts w:ascii="Verdana" w:hAnsi="Verdana"/>
          <w:b/>
          <w:sz w:val="20"/>
          <w:szCs w:val="20"/>
        </w:rPr>
        <w:t>:</w:t>
      </w:r>
      <w:r w:rsidR="00B6092D" w:rsidRPr="0039680B">
        <w:rPr>
          <w:rFonts w:ascii="Verdana" w:hAnsi="Verdana" w:cs="Arial"/>
          <w:b/>
          <w:caps/>
          <w:color w:val="3333CC"/>
          <w:sz w:val="18"/>
          <w:szCs w:val="18"/>
        </w:rPr>
        <w:t xml:space="preserve">                                        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555"/>
        <w:gridCol w:w="4485"/>
      </w:tblGrid>
      <w:tr w:rsidR="00B6092D" w:rsidRPr="0039680B" w14:paraId="37ADB83F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663869B7" w14:textId="49A97AFA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Název </w:t>
            </w:r>
            <w:r w:rsidR="002B7C99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 (vč. právní formy)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D3C91AF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2C4A79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1E822247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Sídlo/místo podnikání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169CC0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114EDF9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5D5D5804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IČO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1067DCC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67CCE01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2AFA54C2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DIČ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0924E2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F32F790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39BCEB54" w14:textId="43F4BC49" w:rsidR="00B6092D" w:rsidRPr="0039680B" w:rsidRDefault="00B6092D" w:rsidP="0062538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Osoba oprávněná jednat za </w:t>
            </w:r>
            <w:r w:rsidR="002363BC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F9CD8B9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41503EA8" w14:textId="15780576" w:rsidR="00AB599F" w:rsidRDefault="00AB599F" w:rsidP="004427E9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1B7F9BFB" w14:textId="69431F91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 základní způsobilosti</w:t>
      </w:r>
    </w:p>
    <w:p w14:paraId="4F1EE081" w14:textId="77777777" w:rsidR="009F6EF8" w:rsidRPr="009F6EF8" w:rsidRDefault="009F6EF8" w:rsidP="009F6EF8">
      <w:pPr>
        <w:pStyle w:val="Odstavecseseznamem"/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</w:p>
    <w:p w14:paraId="7C945C42" w14:textId="08554B3A" w:rsidR="00BD3ADC" w:rsidRPr="00B70D71" w:rsidRDefault="00BD3ADC" w:rsidP="00BD3ADC">
      <w:pPr>
        <w:pStyle w:val="Odstavecseseznamem"/>
        <w:spacing w:before="60" w:after="6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70D71">
        <w:rPr>
          <w:rFonts w:ascii="Verdana" w:hAnsi="Verdana"/>
          <w:sz w:val="20"/>
          <w:szCs w:val="20"/>
        </w:rPr>
        <w:t>Výše uvedený dodavatel čestně a pravdivě prohlašuje, že ve vztahu k předmětné veřejné zakázce splňuje základní způsobilost</w:t>
      </w:r>
      <w:r>
        <w:rPr>
          <w:rFonts w:ascii="Verdana" w:hAnsi="Verdana"/>
          <w:sz w:val="20"/>
          <w:szCs w:val="20"/>
        </w:rPr>
        <w:t>, tzn. že</w:t>
      </w:r>
      <w:r w:rsidRPr="00B70D71">
        <w:rPr>
          <w:rFonts w:ascii="Verdana" w:hAnsi="Verdana"/>
          <w:sz w:val="20"/>
          <w:szCs w:val="20"/>
        </w:rPr>
        <w:t xml:space="preserve">: </w:t>
      </w:r>
    </w:p>
    <w:p w14:paraId="62A453D9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5" w:hanging="431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5531A00B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v evidenci daní zachycen splatný daňový nedoplatek,</w:t>
      </w:r>
      <w:r w:rsidRPr="00B8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to i ve vztahu ke spotřební dani,</w:t>
      </w:r>
    </w:p>
    <w:p w14:paraId="6BD5BBA2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018C1670" w14:textId="77777777" w:rsidR="00BD3ADC" w:rsidRPr="00E542D2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76457F68" w14:textId="5FAC986C" w:rsidR="00BD3ADC" w:rsidRPr="009F6EF8" w:rsidRDefault="00BD3ADC" w:rsidP="00BD3ADC">
      <w:pPr>
        <w:pStyle w:val="Odstavecseseznamem"/>
        <w:numPr>
          <w:ilvl w:val="0"/>
          <w:numId w:val="4"/>
        </w:numPr>
        <w:spacing w:before="240"/>
        <w:ind w:hanging="430"/>
        <w:jc w:val="both"/>
        <w:rPr>
          <w:rFonts w:ascii="Verdana" w:hAnsi="Verdana"/>
          <w:sz w:val="20"/>
          <w:szCs w:val="20"/>
        </w:rPr>
      </w:pPr>
      <w:r w:rsidRPr="00F70BD4">
        <w:rPr>
          <w:rFonts w:ascii="Verdana" w:hAnsi="Verdana" w:cs="Arial"/>
          <w:bCs/>
          <w:sz w:val="20"/>
          <w:szCs w:val="20"/>
        </w:rPr>
        <w:t>není v likvidaci, nebylo proti němu vydáno rozhodnutí o úpadku, nebyla vůči němu nařízena nucená správa podle jiného právního předpisu nebo v obdobné situa</w:t>
      </w:r>
      <w:r>
        <w:rPr>
          <w:rFonts w:ascii="Verdana" w:hAnsi="Verdana" w:cs="Arial"/>
          <w:bCs/>
          <w:sz w:val="20"/>
          <w:szCs w:val="20"/>
        </w:rPr>
        <w:t xml:space="preserve">ci podle právního řádu sídla </w:t>
      </w:r>
      <w:r w:rsidRPr="00F70BD4">
        <w:rPr>
          <w:rFonts w:ascii="Verdana" w:hAnsi="Verdana" w:cs="Arial"/>
          <w:bCs/>
          <w:sz w:val="20"/>
          <w:szCs w:val="20"/>
        </w:rPr>
        <w:t>dodavatele.</w:t>
      </w:r>
    </w:p>
    <w:p w14:paraId="7B604EC9" w14:textId="38BB5E4B" w:rsidR="009F6EF8" w:rsidRDefault="009F6EF8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EC96353" w14:textId="77777777" w:rsidR="001D1FA4" w:rsidRDefault="001D1FA4" w:rsidP="001D1FA4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115B32" w14:textId="2EFFF293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 xml:space="preserve"> seznamu významných </w:t>
      </w:r>
      <w:r w:rsidR="00EA5F87">
        <w:rPr>
          <w:rFonts w:ascii="Verdana" w:hAnsi="Verdana"/>
          <w:b/>
          <w:bCs/>
          <w:sz w:val="20"/>
          <w:szCs w:val="20"/>
        </w:rPr>
        <w:t xml:space="preserve">dodávek </w:t>
      </w:r>
    </w:p>
    <w:p w14:paraId="5BB8D1C0" w14:textId="77777777" w:rsidR="009F6EF8" w:rsidRDefault="009F6EF8" w:rsidP="009F6EF8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p w14:paraId="0C17C9B2" w14:textId="3BA673CC" w:rsidR="00E65316" w:rsidRPr="00F74D39" w:rsidRDefault="00E65316" w:rsidP="00E65316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Účastník zadávacího řízení </w:t>
      </w:r>
      <w:r w:rsidRPr="00F74D39">
        <w:rPr>
          <w:rFonts w:ascii="Verdana" w:hAnsi="Verdana" w:cs="Arial"/>
          <w:bCs/>
          <w:sz w:val="20"/>
          <w:szCs w:val="20"/>
        </w:rPr>
        <w:t xml:space="preserve">níže předkládá seznam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významných </w:t>
      </w:r>
      <w:r>
        <w:rPr>
          <w:rFonts w:ascii="Verdana" w:hAnsi="Verdana" w:cs="Arial"/>
          <w:b/>
          <w:bCs/>
          <w:sz w:val="20"/>
          <w:szCs w:val="20"/>
        </w:rPr>
        <w:t>dodávek</w:t>
      </w:r>
      <w:r w:rsidRPr="00F74D39">
        <w:rPr>
          <w:rFonts w:ascii="Verdana" w:hAnsi="Verdana" w:cs="Arial"/>
          <w:bCs/>
          <w:sz w:val="20"/>
          <w:szCs w:val="20"/>
        </w:rPr>
        <w:t xml:space="preserve"> realizovaných dodavatelem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za poslední </w:t>
      </w:r>
      <w:r>
        <w:rPr>
          <w:rFonts w:ascii="Verdana" w:hAnsi="Verdana" w:cs="Arial"/>
          <w:b/>
          <w:bCs/>
          <w:sz w:val="20"/>
          <w:szCs w:val="20"/>
        </w:rPr>
        <w:t>3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roky</w:t>
      </w:r>
      <w:r w:rsidRPr="00F74D39">
        <w:rPr>
          <w:rFonts w:ascii="Verdana" w:hAnsi="Verdana" w:cs="Arial"/>
          <w:bCs/>
          <w:sz w:val="20"/>
          <w:szCs w:val="20"/>
        </w:rPr>
        <w:t xml:space="preserve">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výběrového řízení</w:t>
      </w:r>
      <w:r w:rsidRPr="00F74D39">
        <w:rPr>
          <w:rFonts w:ascii="Verdana" w:hAnsi="Verdana" w:cs="Arial"/>
          <w:bCs/>
          <w:sz w:val="20"/>
          <w:szCs w:val="20"/>
        </w:rPr>
        <w:t>, včetně uvedení:</w:t>
      </w:r>
    </w:p>
    <w:p w14:paraId="07A16033" w14:textId="77777777" w:rsidR="00E65316" w:rsidRDefault="00E65316" w:rsidP="00E65316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telefonní a elektronický kontakt na oprávněnou osobu objednatele, která může potvrdit údaje uvedené v seznamu významných dodávek, </w:t>
      </w:r>
    </w:p>
    <w:p w14:paraId="54F43049" w14:textId="77777777" w:rsidR="00E65316" w:rsidRPr="00135FF4" w:rsidRDefault="00E65316" w:rsidP="00E65316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rozsah (popis předmětu dodávky a jejich finanční objem v Kč bez DPH) a dobu plnění dodávky.</w:t>
      </w:r>
    </w:p>
    <w:p w14:paraId="45A7EB13" w14:textId="77777777" w:rsidR="00801504" w:rsidRDefault="00801504" w:rsidP="00801504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3ADBAAC4" w14:textId="6B1FFFDE" w:rsidR="00801504" w:rsidRPr="00801504" w:rsidRDefault="00801504" w:rsidP="00801504">
      <w:pPr>
        <w:spacing w:before="120"/>
        <w:jc w:val="both"/>
        <w:rPr>
          <w:rFonts w:ascii="Verdana" w:hAnsi="Verdana"/>
          <w:b/>
          <w:sz w:val="20"/>
          <w:szCs w:val="20"/>
        </w:rPr>
      </w:pPr>
      <w:r w:rsidRPr="00801504">
        <w:rPr>
          <w:rFonts w:ascii="Verdana" w:hAnsi="Verdana"/>
          <w:sz w:val="20"/>
          <w:szCs w:val="20"/>
        </w:rPr>
        <w:t xml:space="preserve">Významnou dodávkou se rozumí </w:t>
      </w:r>
      <w:r w:rsidRPr="00801504">
        <w:rPr>
          <w:rFonts w:ascii="Verdana" w:hAnsi="Verdana"/>
          <w:b/>
          <w:sz w:val="20"/>
          <w:szCs w:val="20"/>
        </w:rPr>
        <w:t>dodávka alespoň 3 IT vybavení s minimálním finančním objemem 200 000 Kč bez DPH u každé z nich.</w:t>
      </w:r>
    </w:p>
    <w:p w14:paraId="052C35C7" w14:textId="77777777" w:rsidR="00E65316" w:rsidRPr="007E45ED" w:rsidRDefault="00E65316" w:rsidP="009F6EF8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300367AA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2665F20B" w14:textId="77777777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Referenční zakázka č. 1</w:t>
            </w:r>
          </w:p>
        </w:tc>
      </w:tr>
      <w:tr w:rsidR="00A47B11" w:rsidRPr="00F74D39" w14:paraId="3455A512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DACAC2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A47B11" w:rsidRPr="00F74D39" w14:paraId="641C83D5" w14:textId="77777777" w:rsidTr="000E2AE8">
        <w:tc>
          <w:tcPr>
            <w:tcW w:w="4673" w:type="dxa"/>
            <w:vAlign w:val="center"/>
          </w:tcPr>
          <w:p w14:paraId="54AA66E6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283A6AB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45CDBDF" w14:textId="77777777" w:rsidTr="000E2AE8">
        <w:tc>
          <w:tcPr>
            <w:tcW w:w="4673" w:type="dxa"/>
            <w:vAlign w:val="center"/>
          </w:tcPr>
          <w:p w14:paraId="34FA79AA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081A4F3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BBEC082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96BE86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474BCCFB" w14:textId="77777777" w:rsidTr="000E2AE8">
        <w:tc>
          <w:tcPr>
            <w:tcW w:w="4673" w:type="dxa"/>
            <w:vAlign w:val="center"/>
          </w:tcPr>
          <w:p w14:paraId="4FEC0AF3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D6CF04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F04A960" w14:textId="77777777" w:rsidTr="000E2AE8">
        <w:tc>
          <w:tcPr>
            <w:tcW w:w="4673" w:type="dxa"/>
            <w:vAlign w:val="center"/>
          </w:tcPr>
          <w:p w14:paraId="4203A18F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2059C5C4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6C362D68" w14:textId="77777777" w:rsidTr="000E2AE8">
        <w:tc>
          <w:tcPr>
            <w:tcW w:w="4673" w:type="dxa"/>
            <w:vAlign w:val="center"/>
          </w:tcPr>
          <w:p w14:paraId="60E2920D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6F09F62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43D64FEC" w14:textId="77777777" w:rsidTr="000E2AE8">
        <w:tc>
          <w:tcPr>
            <w:tcW w:w="4673" w:type="dxa"/>
            <w:vAlign w:val="center"/>
          </w:tcPr>
          <w:p w14:paraId="7578E1CB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397B220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CB96C58" w14:textId="77777777" w:rsidTr="000E2AE8">
        <w:tc>
          <w:tcPr>
            <w:tcW w:w="4673" w:type="dxa"/>
            <w:vAlign w:val="center"/>
          </w:tcPr>
          <w:p w14:paraId="0FC4EC9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10B5779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8A02191" w14:textId="77777777" w:rsidTr="000E2AE8">
        <w:tc>
          <w:tcPr>
            <w:tcW w:w="4673" w:type="dxa"/>
            <w:vAlign w:val="center"/>
          </w:tcPr>
          <w:p w14:paraId="107E1DF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514FACA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8A20564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3234A4C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524BB74A" w14:textId="77777777" w:rsidTr="000E2AE8">
        <w:tc>
          <w:tcPr>
            <w:tcW w:w="9351" w:type="dxa"/>
            <w:gridSpan w:val="2"/>
            <w:vAlign w:val="center"/>
          </w:tcPr>
          <w:p w14:paraId="6AB58F6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29965D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3DC36D4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0D44C72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1BB61FEC" w14:textId="77777777" w:rsidR="003C39D7" w:rsidRPr="00F74D39" w:rsidRDefault="003C39D7" w:rsidP="009F6EF8">
      <w:pPr>
        <w:spacing w:line="300" w:lineRule="atLeast"/>
        <w:contextualSpacing/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347E74E9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009012A" w14:textId="6FD3AB9F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 w:rsidR="00675A1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A47B11" w:rsidRPr="00F74D39" w14:paraId="30735ABF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257E18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A47B11" w:rsidRPr="00F74D39" w14:paraId="4BFB2C82" w14:textId="77777777" w:rsidTr="000E2AE8">
        <w:tc>
          <w:tcPr>
            <w:tcW w:w="4673" w:type="dxa"/>
            <w:vAlign w:val="center"/>
          </w:tcPr>
          <w:p w14:paraId="546D2A7A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7B036308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67DF5EAD" w14:textId="77777777" w:rsidTr="000E2AE8">
        <w:tc>
          <w:tcPr>
            <w:tcW w:w="4673" w:type="dxa"/>
            <w:vAlign w:val="center"/>
          </w:tcPr>
          <w:p w14:paraId="7DE741C7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2BD3653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2CC8915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F3FEF4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00033632" w14:textId="77777777" w:rsidTr="000E2AE8">
        <w:tc>
          <w:tcPr>
            <w:tcW w:w="4673" w:type="dxa"/>
            <w:vAlign w:val="center"/>
          </w:tcPr>
          <w:p w14:paraId="0BB3CD5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0BD8320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7C3DCE3" w14:textId="77777777" w:rsidTr="000E2AE8">
        <w:tc>
          <w:tcPr>
            <w:tcW w:w="4673" w:type="dxa"/>
            <w:vAlign w:val="center"/>
          </w:tcPr>
          <w:p w14:paraId="1642C9E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1B47423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8E84D7D" w14:textId="77777777" w:rsidTr="000E2AE8">
        <w:tc>
          <w:tcPr>
            <w:tcW w:w="4673" w:type="dxa"/>
            <w:vAlign w:val="center"/>
          </w:tcPr>
          <w:p w14:paraId="4FFDA254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50495901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B6F40E1" w14:textId="77777777" w:rsidTr="000E2AE8">
        <w:tc>
          <w:tcPr>
            <w:tcW w:w="4673" w:type="dxa"/>
            <w:vAlign w:val="center"/>
          </w:tcPr>
          <w:p w14:paraId="72F16AE1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329E3BF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506AAA3" w14:textId="77777777" w:rsidTr="000E2AE8">
        <w:tc>
          <w:tcPr>
            <w:tcW w:w="4673" w:type="dxa"/>
            <w:vAlign w:val="center"/>
          </w:tcPr>
          <w:p w14:paraId="7618E2E2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33C4EEB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7AB0959" w14:textId="77777777" w:rsidTr="000E2AE8">
        <w:tc>
          <w:tcPr>
            <w:tcW w:w="4673" w:type="dxa"/>
            <w:vAlign w:val="center"/>
          </w:tcPr>
          <w:p w14:paraId="0BCD05F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536B550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A5AD700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792808F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10278449" w14:textId="77777777" w:rsidTr="000E2AE8">
        <w:tc>
          <w:tcPr>
            <w:tcW w:w="9351" w:type="dxa"/>
            <w:gridSpan w:val="2"/>
            <w:vAlign w:val="center"/>
          </w:tcPr>
          <w:p w14:paraId="79F6E7C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3C82510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570A8BB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lastRenderedPageBreak/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4A9E788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9705EB6" w14:textId="77777777" w:rsidR="009F6EF8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A47B11" w:rsidRPr="00444916" w14:paraId="5490CD97" w14:textId="77777777" w:rsidTr="000E2AE8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3C639D28" w14:textId="1588A896" w:rsidR="00A47B11" w:rsidRPr="00444916" w:rsidRDefault="00A47B11" w:rsidP="000E2AE8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 w:rsidR="00675A18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A47B11" w:rsidRPr="00F74D39" w14:paraId="7A3C7053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22BED5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4916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A47B11" w:rsidRPr="00F74D39" w14:paraId="311B5EBB" w14:textId="77777777" w:rsidTr="000E2AE8">
        <w:tc>
          <w:tcPr>
            <w:tcW w:w="4673" w:type="dxa"/>
            <w:vAlign w:val="center"/>
          </w:tcPr>
          <w:p w14:paraId="7BAE24EC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62CB6CD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9D6FEC0" w14:textId="77777777" w:rsidTr="000E2AE8">
        <w:tc>
          <w:tcPr>
            <w:tcW w:w="4673" w:type="dxa"/>
            <w:vAlign w:val="center"/>
          </w:tcPr>
          <w:p w14:paraId="020DF19F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6BFB1163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2A4CB941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7F7D900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A47B11" w:rsidRPr="00F74D39" w14:paraId="0BE929FD" w14:textId="77777777" w:rsidTr="000E2AE8">
        <w:tc>
          <w:tcPr>
            <w:tcW w:w="4673" w:type="dxa"/>
            <w:vAlign w:val="center"/>
          </w:tcPr>
          <w:p w14:paraId="5C6BCDCD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EC30D7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95620B7" w14:textId="77777777" w:rsidTr="000E2AE8">
        <w:tc>
          <w:tcPr>
            <w:tcW w:w="4673" w:type="dxa"/>
            <w:vAlign w:val="center"/>
          </w:tcPr>
          <w:p w14:paraId="0AFC7D85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13680A0C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593461BD" w14:textId="77777777" w:rsidTr="000E2AE8">
        <w:tc>
          <w:tcPr>
            <w:tcW w:w="4673" w:type="dxa"/>
            <w:vAlign w:val="center"/>
          </w:tcPr>
          <w:p w14:paraId="1831C25B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47F9E78A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06B0F3D5" w14:textId="77777777" w:rsidTr="000E2AE8">
        <w:tc>
          <w:tcPr>
            <w:tcW w:w="4673" w:type="dxa"/>
            <w:vAlign w:val="center"/>
          </w:tcPr>
          <w:p w14:paraId="499669E0" w14:textId="77777777" w:rsidR="00A47B11" w:rsidRPr="00F74D39" w:rsidRDefault="00A47B11" w:rsidP="000E2AE8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2A688487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1214EF0A" w14:textId="77777777" w:rsidTr="000E2AE8">
        <w:tc>
          <w:tcPr>
            <w:tcW w:w="4673" w:type="dxa"/>
            <w:vAlign w:val="center"/>
          </w:tcPr>
          <w:p w14:paraId="4D86DC1D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49B7250B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45F79AEA" w14:textId="77777777" w:rsidTr="000E2AE8">
        <w:tc>
          <w:tcPr>
            <w:tcW w:w="4673" w:type="dxa"/>
            <w:vAlign w:val="center"/>
          </w:tcPr>
          <w:p w14:paraId="48231685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0523B58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3979CD5E" w14:textId="77777777" w:rsidTr="000E2AE8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46FED68E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A47B11" w:rsidRPr="00F74D39" w14:paraId="7381C2CE" w14:textId="77777777" w:rsidTr="000E2AE8">
        <w:tc>
          <w:tcPr>
            <w:tcW w:w="9351" w:type="dxa"/>
            <w:gridSpan w:val="2"/>
            <w:vAlign w:val="center"/>
          </w:tcPr>
          <w:p w14:paraId="10C86971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A47B11" w:rsidRPr="00F74D39" w14:paraId="7417BC55" w14:textId="77777777" w:rsidTr="000E2AE8">
        <w:trPr>
          <w:trHeight w:val="1607"/>
        </w:trPr>
        <w:tc>
          <w:tcPr>
            <w:tcW w:w="4673" w:type="dxa"/>
            <w:vAlign w:val="center"/>
          </w:tcPr>
          <w:p w14:paraId="541B3FDD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346DD1D6" w14:textId="77777777" w:rsidR="00A47B11" w:rsidRPr="00F74D39" w:rsidRDefault="00A47B11" w:rsidP="000E2AE8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4798F444" w14:textId="77777777" w:rsidR="00175527" w:rsidRPr="00F74D39" w:rsidRDefault="00175527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700B55F4" w14:textId="7FD2CEAD" w:rsidR="0003765C" w:rsidRPr="009F6EF8" w:rsidRDefault="0003765C" w:rsidP="0003765C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> poddodavatelům</w:t>
      </w:r>
    </w:p>
    <w:p w14:paraId="55DBEC95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>*:</w:t>
      </w:r>
    </w:p>
    <w:p w14:paraId="710FF85A" w14:textId="77777777" w:rsidR="00AA76B7" w:rsidRPr="00634BF4" w:rsidRDefault="00EA5F87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602250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má</w:t>
      </w:r>
    </w:p>
    <w:p w14:paraId="0CB787F0" w14:textId="77777777" w:rsidR="00AA76B7" w:rsidRPr="00634BF4" w:rsidRDefault="00EA5F87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827118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nemá</w:t>
      </w:r>
    </w:p>
    <w:p w14:paraId="77E6C3BF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úmyslu zadat poddodavatelům část veřejné zakázky.</w:t>
      </w:r>
    </w:p>
    <w:p w14:paraId="6AF0741D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</w:p>
    <w:p w14:paraId="25A374F2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případě odpovědi a) dále doplnit**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293"/>
      </w:tblGrid>
      <w:tr w:rsidR="00AA76B7" w:rsidRPr="00634BF4" w14:paraId="3123013D" w14:textId="77777777" w:rsidTr="00AC7436">
        <w:trPr>
          <w:trHeight w:val="852"/>
        </w:trPr>
        <w:tc>
          <w:tcPr>
            <w:tcW w:w="2631" w:type="pct"/>
            <w:shd w:val="clear" w:color="auto" w:fill="auto"/>
            <w:vAlign w:val="center"/>
          </w:tcPr>
          <w:p w14:paraId="0ACA3DDC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Název poddodavatele:</w:t>
            </w:r>
          </w:p>
          <w:p w14:paraId="0BB3E183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 xml:space="preserve">Sídlo:  </w:t>
            </w:r>
          </w:p>
          <w:p w14:paraId="0EDF2819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IČO:</w:t>
            </w:r>
          </w:p>
        </w:tc>
        <w:tc>
          <w:tcPr>
            <w:tcW w:w="2369" w:type="pct"/>
            <w:shd w:val="clear" w:color="auto" w:fill="auto"/>
          </w:tcPr>
          <w:p w14:paraId="221201D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7DCE51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4CF98B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0E3C1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512C61AD" w14:textId="77777777" w:rsidTr="00AC7436">
        <w:tc>
          <w:tcPr>
            <w:tcW w:w="2631" w:type="pct"/>
            <w:shd w:val="clear" w:color="auto" w:fill="auto"/>
          </w:tcPr>
          <w:p w14:paraId="26F3495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Část plnění veřejné zakázky, kterou hodlá uchazeč zadat poddodavateli (předmět subdodávky)</w:t>
            </w:r>
          </w:p>
        </w:tc>
        <w:tc>
          <w:tcPr>
            <w:tcW w:w="2369" w:type="pct"/>
            <w:shd w:val="clear" w:color="auto" w:fill="auto"/>
          </w:tcPr>
          <w:p w14:paraId="5E507F31" w14:textId="77777777" w:rsidR="00AA76B7" w:rsidRPr="00634BF4" w:rsidRDefault="00AA76B7" w:rsidP="00AC743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3F358616" w14:textId="77777777" w:rsidTr="00AC7436">
        <w:trPr>
          <w:trHeight w:val="561"/>
        </w:trPr>
        <w:tc>
          <w:tcPr>
            <w:tcW w:w="2631" w:type="pct"/>
            <w:shd w:val="clear" w:color="auto" w:fill="auto"/>
          </w:tcPr>
          <w:p w14:paraId="2EAC12C0" w14:textId="77777777" w:rsidR="00AA76B7" w:rsidRPr="00634BF4" w:rsidRDefault="00AA76B7" w:rsidP="00AC7436">
            <w:pPr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1A580E9E" w14:textId="77777777" w:rsidR="00AA76B7" w:rsidRPr="00634BF4" w:rsidRDefault="00AA76B7" w:rsidP="00AC74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/>
                <w:sz w:val="20"/>
                <w:szCs w:val="20"/>
              </w:rPr>
              <w:t>………………………..%</w:t>
            </w:r>
          </w:p>
        </w:tc>
      </w:tr>
    </w:tbl>
    <w:p w14:paraId="39B352F4" w14:textId="46D46FC1" w:rsidR="00725E96" w:rsidRDefault="00725E96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DE496A2" w14:textId="77777777" w:rsidR="00B501E5" w:rsidRPr="00B501E5" w:rsidRDefault="00B501E5" w:rsidP="00B501E5">
      <w:pPr>
        <w:rPr>
          <w:rFonts w:ascii="Verdana" w:hAnsi="Verdana" w:cs="Arial"/>
          <w:b/>
          <w:bCs/>
          <w:sz w:val="20"/>
          <w:szCs w:val="20"/>
        </w:rPr>
      </w:pPr>
      <w:r w:rsidRPr="00B501E5">
        <w:rPr>
          <w:rFonts w:ascii="Verdana" w:hAnsi="Verdana" w:cs="Arial"/>
          <w:b/>
          <w:bCs/>
          <w:sz w:val="20"/>
          <w:szCs w:val="20"/>
        </w:rPr>
        <w:t>Poznámky</w:t>
      </w:r>
    </w:p>
    <w:p w14:paraId="7573B265" w14:textId="77777777" w:rsidR="00B501E5" w:rsidRPr="00634BF4" w:rsidRDefault="00B501E5" w:rsidP="00B501E5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 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</w:t>
      </w:r>
      <w:r w:rsidRPr="00634BF4">
        <w:rPr>
          <w:rFonts w:ascii="Verdana" w:hAnsi="Verdana" w:cs="Arial"/>
          <w:sz w:val="20"/>
          <w:szCs w:val="20"/>
          <w:u w:val="single"/>
        </w:rPr>
        <w:t>vybere jednu</w:t>
      </w:r>
      <w:r w:rsidRPr="00634BF4">
        <w:rPr>
          <w:rFonts w:ascii="Verdana" w:hAnsi="Verdana" w:cs="Arial"/>
          <w:sz w:val="20"/>
          <w:szCs w:val="20"/>
        </w:rPr>
        <w:t xml:space="preserve"> z možností.</w:t>
      </w:r>
    </w:p>
    <w:p w14:paraId="728FBC1B" w14:textId="77777777" w:rsidR="00B501E5" w:rsidRPr="00634BF4" w:rsidRDefault="00B501E5" w:rsidP="00B501E5">
      <w:pPr>
        <w:rPr>
          <w:rFonts w:ascii="Verdana" w:hAnsi="Verdana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** Počet řádků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přizpůsobí své potřebě.</w:t>
      </w:r>
    </w:p>
    <w:p w14:paraId="1DE8ECDD" w14:textId="0BD39E40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697D1ED" w14:textId="44A27D15" w:rsidR="00B501E5" w:rsidRDefault="00B501E5" w:rsidP="00B501E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lastRenderedPageBreak/>
        <w:t>Čestné prohlášení k</w:t>
      </w:r>
      <w:r w:rsidR="00AA4656">
        <w:rPr>
          <w:rFonts w:ascii="Verdana" w:hAnsi="Verdana"/>
          <w:b/>
          <w:bCs/>
          <w:sz w:val="20"/>
          <w:szCs w:val="20"/>
        </w:rPr>
        <w:t xml:space="preserve"> odpovědně veřejnému zadávání </w:t>
      </w:r>
    </w:p>
    <w:p w14:paraId="28A56B9E" w14:textId="6D1E4FD5" w:rsidR="00AA4656" w:rsidRDefault="00AA4656" w:rsidP="00AA4656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2BF5C1E" w14:textId="4211A5C2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Tento bod</w:t>
      </w:r>
      <w:r w:rsidR="003C39D7">
        <w:rPr>
          <w:rFonts w:ascii="Verdana" w:hAnsi="Verdana"/>
          <w:sz w:val="20"/>
          <w:szCs w:val="20"/>
        </w:rPr>
        <w:t xml:space="preserve"> se</w:t>
      </w:r>
      <w:r w:rsidRPr="00210D0E">
        <w:rPr>
          <w:rFonts w:ascii="Verdana" w:hAnsi="Verdana"/>
          <w:sz w:val="20"/>
          <w:szCs w:val="20"/>
        </w:rPr>
        <w:t xml:space="preserve"> vztahuje </w:t>
      </w:r>
      <w:r w:rsidR="003C39D7">
        <w:rPr>
          <w:rFonts w:ascii="Verdana" w:hAnsi="Verdana"/>
          <w:sz w:val="20"/>
          <w:szCs w:val="20"/>
        </w:rPr>
        <w:t>k</w:t>
      </w:r>
      <w:r w:rsidRPr="00210D0E">
        <w:rPr>
          <w:rFonts w:ascii="Verdana" w:hAnsi="Verdana"/>
          <w:sz w:val="20"/>
          <w:szCs w:val="20"/>
        </w:rPr>
        <w:t xml:space="preserve"> zadávacím podmínkám odpovědného veřejného zadávání uvedených v zadávací dokumentaci.</w:t>
      </w:r>
    </w:p>
    <w:p w14:paraId="523DA258" w14:textId="77777777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</w:p>
    <w:p w14:paraId="2189F3B2" w14:textId="77777777" w:rsidR="00210D0E" w:rsidRPr="00210D0E" w:rsidRDefault="00210D0E" w:rsidP="00210D0E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Jako osoba oprávněná jednat za dodavatele prohlašuji, že v rámci plnění veřejné zakázky bude dodrženo následující:</w:t>
      </w:r>
    </w:p>
    <w:p w14:paraId="4456B274" w14:textId="77777777" w:rsidR="00210D0E" w:rsidRPr="00210D0E" w:rsidRDefault="00210D0E" w:rsidP="00210D0E">
      <w:pPr>
        <w:pStyle w:val="Odstavecseseznamem"/>
        <w:spacing w:after="120"/>
        <w:contextualSpacing w:val="0"/>
        <w:rPr>
          <w:rFonts w:ascii="Verdana" w:hAnsi="Verdana"/>
          <w:sz w:val="20"/>
          <w:szCs w:val="20"/>
        </w:rPr>
      </w:pPr>
    </w:p>
    <w:p w14:paraId="11121D95" w14:textId="77777777" w:rsidR="00607D6A" w:rsidRPr="004D28A5" w:rsidRDefault="00607D6A" w:rsidP="00607D6A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zajistím dodržování mezinárodních úmluv o lidských právech, sociálních či pracovních právech, zejména úmluv Mezinárodní organizace práce (ILO);</w:t>
      </w:r>
    </w:p>
    <w:p w14:paraId="7F0597B8" w14:textId="496536BB" w:rsidR="00607D6A" w:rsidRPr="00046AF4" w:rsidRDefault="00D17FD6" w:rsidP="00607D6A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zajistím důstojné pracovní podmínky a dodržování předpisů </w:t>
      </w:r>
      <w:r w:rsidR="00607D6A" w:rsidRPr="00046AF4">
        <w:rPr>
          <w:rFonts w:ascii="Verdana" w:hAnsi="Verdana"/>
          <w:sz w:val="20"/>
          <w:szCs w:val="20"/>
        </w:rPr>
        <w:t xml:space="preserve">v oblasti </w:t>
      </w:r>
      <w:r>
        <w:rPr>
          <w:rFonts w:ascii="Verdana" w:hAnsi="Verdana"/>
          <w:sz w:val="20"/>
          <w:szCs w:val="20"/>
        </w:rPr>
        <w:t>pracovního práva</w:t>
      </w:r>
      <w:r w:rsidR="00607D6A" w:rsidRPr="00046AF4">
        <w:rPr>
          <w:rFonts w:ascii="Verdana" w:hAnsi="Verdana"/>
          <w:sz w:val="20"/>
          <w:szCs w:val="20"/>
        </w:rPr>
        <w:t xml:space="preserve"> a bezpečnosti a ochrany zdraví při práci </w:t>
      </w:r>
      <w:r w:rsidR="00910A81">
        <w:rPr>
          <w:rFonts w:ascii="Verdana" w:hAnsi="Verdana"/>
          <w:sz w:val="20"/>
          <w:szCs w:val="20"/>
        </w:rPr>
        <w:t>(BOZP)</w:t>
      </w:r>
      <w:r w:rsidR="00607D6A">
        <w:rPr>
          <w:rFonts w:ascii="Verdana" w:hAnsi="Verdana"/>
          <w:sz w:val="20"/>
          <w:szCs w:val="20"/>
        </w:rPr>
        <w:t>;</w:t>
      </w:r>
    </w:p>
    <w:p w14:paraId="149A6FB3" w14:textId="1A1059D0" w:rsidR="00607D6A" w:rsidRPr="006B0AE2" w:rsidRDefault="00910A81" w:rsidP="00607D6A">
      <w:pPr>
        <w:pStyle w:val="Odstavecseseznamem"/>
        <w:numPr>
          <w:ilvl w:val="0"/>
          <w:numId w:val="11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zajistím</w:t>
      </w:r>
      <w:r w:rsidR="00607D6A" w:rsidRPr="006B0AE2">
        <w:rPr>
          <w:rFonts w:ascii="Verdana" w:hAnsi="Verdana"/>
          <w:bCs/>
          <w:sz w:val="20"/>
          <w:szCs w:val="20"/>
        </w:rPr>
        <w:t xml:space="preserve"> férové poddodavatelské vztahy v</w:t>
      </w:r>
      <w:r>
        <w:rPr>
          <w:rFonts w:ascii="Verdana" w:hAnsi="Verdana"/>
          <w:bCs/>
          <w:sz w:val="20"/>
          <w:szCs w:val="20"/>
        </w:rPr>
        <w:t xml:space="preserve"> rámci</w:t>
      </w:r>
      <w:r w:rsidR="00607D6A" w:rsidRPr="006B0AE2">
        <w:rPr>
          <w:rFonts w:ascii="Verdana" w:hAnsi="Verdana"/>
          <w:bCs/>
          <w:sz w:val="20"/>
          <w:szCs w:val="20"/>
        </w:rPr>
        <w:t xml:space="preserve"> dodavatelské</w:t>
      </w:r>
      <w:r>
        <w:rPr>
          <w:rFonts w:ascii="Verdana" w:hAnsi="Verdana"/>
          <w:bCs/>
          <w:sz w:val="20"/>
          <w:szCs w:val="20"/>
        </w:rPr>
        <w:t>ho</w:t>
      </w:r>
      <w:r w:rsidR="00607D6A" w:rsidRPr="006B0AE2">
        <w:rPr>
          <w:rFonts w:ascii="Verdana" w:hAnsi="Verdana"/>
          <w:bCs/>
          <w:sz w:val="20"/>
          <w:szCs w:val="20"/>
        </w:rPr>
        <w:t xml:space="preserve"> řetězc</w:t>
      </w:r>
      <w:r>
        <w:rPr>
          <w:rFonts w:ascii="Verdana" w:hAnsi="Verdana"/>
          <w:bCs/>
          <w:sz w:val="20"/>
          <w:szCs w:val="20"/>
        </w:rPr>
        <w:t>e</w:t>
      </w:r>
      <w:r w:rsidR="00607D6A" w:rsidRPr="006B0AE2">
        <w:rPr>
          <w:rFonts w:ascii="Verdana" w:hAnsi="Verdana"/>
          <w:bCs/>
          <w:sz w:val="20"/>
          <w:szCs w:val="20"/>
        </w:rPr>
        <w:t xml:space="preserve"> vybraného dodavatele</w:t>
      </w:r>
      <w:r>
        <w:rPr>
          <w:rFonts w:ascii="Verdana" w:hAnsi="Verdana"/>
          <w:bCs/>
          <w:sz w:val="20"/>
          <w:szCs w:val="20"/>
        </w:rPr>
        <w:t>, a to zejména</w:t>
      </w:r>
      <w:r w:rsidR="00607D6A" w:rsidRPr="006B0AE2">
        <w:rPr>
          <w:rFonts w:ascii="Verdana" w:hAnsi="Verdana"/>
          <w:bCs/>
          <w:sz w:val="20"/>
          <w:szCs w:val="20"/>
        </w:rPr>
        <w:t xml:space="preserve"> řádného a včasného plnění finančních závazků vůči všem účastníkům dodavatelského řetězce podílejícím se na plnění veřejné zakázky</w:t>
      </w:r>
      <w:r w:rsidR="00607D6A">
        <w:rPr>
          <w:rFonts w:ascii="Verdana" w:hAnsi="Verdana"/>
          <w:bCs/>
          <w:sz w:val="20"/>
          <w:szCs w:val="20"/>
        </w:rPr>
        <w:t>;</w:t>
      </w:r>
    </w:p>
    <w:p w14:paraId="5757C9C3" w14:textId="77777777" w:rsidR="00607D6A" w:rsidRPr="00C050C6" w:rsidRDefault="00607D6A" w:rsidP="00607D6A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z</w:t>
      </w:r>
      <w:r w:rsidRPr="004D28A5">
        <w:rPr>
          <w:rFonts w:ascii="Verdana" w:eastAsia="Calibri" w:hAnsi="Verdana"/>
          <w:sz w:val="20"/>
          <w:szCs w:val="20"/>
        </w:rPr>
        <w:t>ajistím</w:t>
      </w:r>
      <w:r>
        <w:rPr>
          <w:rFonts w:ascii="Verdana" w:eastAsia="Calibri" w:hAnsi="Verdana"/>
          <w:sz w:val="20"/>
          <w:szCs w:val="20"/>
        </w:rPr>
        <w:t xml:space="preserve"> správné</w:t>
      </w:r>
      <w:r w:rsidRPr="004D28A5">
        <w:rPr>
          <w:rFonts w:ascii="Verdana" w:eastAsia="Calibri" w:hAnsi="Verdana"/>
          <w:sz w:val="20"/>
          <w:szCs w:val="20"/>
        </w:rPr>
        <w:t xml:space="preserve"> zatřídění následně specifikovaných stavebních a demoličních odpadů podle Katalogu odpadů, přílohy č. 1 k vyhlášce č. 8/2021 Sb. Při nakládání s odpady, které vzniknou v důsledku stavebních prací, se bude řídit zákonem č. 541/2020 Sb., o odpadech, vyhláškou č. 273/2021 Sb., o podrobnostech nakládání s odpady;</w:t>
      </w:r>
    </w:p>
    <w:p w14:paraId="5F07F215" w14:textId="77777777" w:rsidR="00210D0E" w:rsidRPr="00210D0E" w:rsidRDefault="00210D0E" w:rsidP="00210D0E">
      <w:pPr>
        <w:pStyle w:val="Default"/>
        <w:jc w:val="both"/>
        <w:rPr>
          <w:rFonts w:ascii="Verdana" w:hAnsi="Verdana" w:cs="Times New Roman"/>
          <w:sz w:val="20"/>
          <w:szCs w:val="20"/>
        </w:rPr>
      </w:pPr>
    </w:p>
    <w:p w14:paraId="4EDEFEBF" w14:textId="77777777" w:rsidR="00210D0E" w:rsidRPr="00210D0E" w:rsidRDefault="00210D0E" w:rsidP="00210D0E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210D0E">
        <w:rPr>
          <w:rFonts w:ascii="Verdana" w:hAnsi="Verdana" w:cs="Times New Roman"/>
          <w:color w:val="auto"/>
          <w:sz w:val="20"/>
          <w:szCs w:val="20"/>
        </w:rPr>
        <w:t>Vybraný dodavatel je povinen zajistit splnění tohoto požadavku zadavatele i u svých poddodavatelů.</w:t>
      </w:r>
    </w:p>
    <w:p w14:paraId="506AA70F" w14:textId="77777777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516BC24E" w14:textId="370E8112" w:rsidR="003D45C0" w:rsidRDefault="003D45C0" w:rsidP="003D45C0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 w:rsidR="00355AD0">
        <w:rPr>
          <w:rFonts w:ascii="Verdana" w:hAnsi="Verdana"/>
          <w:b/>
          <w:bCs/>
          <w:sz w:val="20"/>
          <w:szCs w:val="20"/>
        </w:rPr>
        <w:t>ve vztahu k ruským a běloruským subj</w:t>
      </w:r>
      <w:r w:rsidR="00352756">
        <w:rPr>
          <w:rFonts w:ascii="Verdana" w:hAnsi="Verdana"/>
          <w:b/>
          <w:bCs/>
          <w:sz w:val="20"/>
          <w:szCs w:val="20"/>
        </w:rPr>
        <w:t>ektům</w:t>
      </w:r>
    </w:p>
    <w:p w14:paraId="2E09FB56" w14:textId="77777777" w:rsidR="003D45C0" w:rsidRDefault="003D45C0" w:rsidP="003D45C0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45C0" w14:paraId="01B07096" w14:textId="77777777" w:rsidTr="00043B9C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FBD348" w14:textId="7BC14328" w:rsidR="003D45C0" w:rsidRPr="00B15AF5" w:rsidRDefault="003D45C0" w:rsidP="00043B9C">
            <w:pPr>
              <w:jc w:val="both"/>
              <w:rPr>
                <w:rFonts w:ascii="Verdana" w:eastAsiaTheme="minorEastAsia" w:hAnsi="Verdana"/>
                <w:b/>
                <w:sz w:val="20"/>
                <w:szCs w:val="20"/>
              </w:rPr>
            </w:pPr>
            <w:r w:rsidRPr="00B15AF5">
              <w:rPr>
                <w:rFonts w:ascii="Verdana" w:hAnsi="Verdana"/>
                <w:b/>
                <w:sz w:val="20"/>
                <w:szCs w:val="20"/>
              </w:rPr>
              <w:t>Níže podepsaný dodavatel tímto čestně prohlašuje, že:</w:t>
            </w:r>
          </w:p>
          <w:p w14:paraId="004D90C3" w14:textId="02E7B589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on ani (i) kterýkoli z jeho poddodavatelů či jiných osob (analogicky) dle § 83 </w:t>
            </w:r>
            <w:r w:rsidR="00CF5C63">
              <w:rPr>
                <w:rFonts w:ascii="Verdana" w:hAnsi="Verdana" w:cs="Arial"/>
                <w:bCs/>
                <w:sz w:val="20"/>
                <w:szCs w:val="20"/>
              </w:rPr>
              <w:t>ZZVZ,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 který se bude podílet na plnění této zakázky nebo (</w:t>
            </w:r>
            <w:proofErr w:type="spellStart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>ii</w:t>
            </w:r>
            <w:proofErr w:type="spellEnd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) kterákoli z osob, jejichž kapacity bude dodavatel využívat, a to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v rozsahu více než 10 % nabídkové ceny,</w:t>
            </w:r>
          </w:p>
          <w:p w14:paraId="3AB72BAF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ruským státním příslušníkem, fyzickou či právnickou osobou nebo subjektem či orgánem se sídlem v Rusku,</w:t>
            </w:r>
          </w:p>
          <w:p w14:paraId="20139DD0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z více než 50 % přímo či nepřímo vlastněn některým ze subjektů uvedených v písmeni a), ani</w:t>
            </w:r>
          </w:p>
          <w:p w14:paraId="2B99F022" w14:textId="77777777" w:rsidR="00153207" w:rsidRPr="00153207" w:rsidRDefault="00153207" w:rsidP="00153207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nejedná jménem nebo na pokyn některého ze subjektů uvedených v písmeni a) nebo b)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1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4B9E0B56" w14:textId="77777777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lastRenderedPageBreak/>
              <w:t>vzhledem k situaci na Ukrajině,  nebo nařízení Rady (ES) č. 765/2006 ze dne 18. května 2006 o omezujících opatřeních vůči prezidentu Lukašenkovi a některým představitelům Běloruska (ve znění pozdějších aktualizací)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2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0925CAEC" w14:textId="77777777" w:rsidR="00153207" w:rsidRPr="00153207" w:rsidRDefault="00153207" w:rsidP="00153207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 xml:space="preserve">o omezujících opatřeních vzhledem k činnostem narušujícím nebo ohrožujícím územní celistvost, svrchovanost a nezávislost Ukrajiny (ve znění pozdějších aktualizací) nebo nařízení Rady (ES)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č. 765/2006 ze dne 18. května 2006 o omezujících opatřeních vůči prezidentu Lukašenkovi a některým představitelům Běloruska (ve znění pozdějších aktualizací).</w:t>
            </w:r>
          </w:p>
          <w:p w14:paraId="6A52B32B" w14:textId="34DF946B" w:rsidR="003D45C0" w:rsidRDefault="003D45C0" w:rsidP="00043B9C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7D76CB8C" w14:textId="77777777" w:rsidR="003D45C0" w:rsidRDefault="003D45C0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45D328D0" w14:textId="213D7EA6" w:rsidR="00153207" w:rsidRDefault="00153207" w:rsidP="00153207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k vyloučení střetu zájmů</w:t>
      </w:r>
    </w:p>
    <w:p w14:paraId="3D446BFD" w14:textId="77777777" w:rsidR="009B0BDC" w:rsidRPr="009B0BDC" w:rsidRDefault="009B0BDC" w:rsidP="009B0BDC">
      <w:pPr>
        <w:spacing w:before="240" w:after="120"/>
        <w:jc w:val="both"/>
        <w:rPr>
          <w:rFonts w:ascii="Verdana" w:hAnsi="Verdana" w:cs="Segoe UI"/>
          <w:sz w:val="20"/>
          <w:szCs w:val="20"/>
        </w:rPr>
      </w:pPr>
      <w:r w:rsidRPr="009B0BDC">
        <w:rPr>
          <w:rFonts w:ascii="Verdana" w:hAnsi="Verdana" w:cs="Segoe UI"/>
          <w:sz w:val="20"/>
          <w:szCs w:val="20"/>
        </w:rPr>
        <w:t>Dodavatel tímto v souladu s </w:t>
      </w:r>
      <w:proofErr w:type="spellStart"/>
      <w:r w:rsidRPr="009B0BDC">
        <w:rPr>
          <w:rFonts w:ascii="Verdana" w:hAnsi="Verdana" w:cs="Segoe UI"/>
          <w:sz w:val="20"/>
          <w:szCs w:val="20"/>
        </w:rPr>
        <w:t>ust</w:t>
      </w:r>
      <w:proofErr w:type="spellEnd"/>
      <w:r w:rsidRPr="009B0BDC">
        <w:rPr>
          <w:rFonts w:ascii="Verdana" w:hAnsi="Verdana" w:cs="Segoe UI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36108">
        <w:rPr>
          <w:rStyle w:val="Znakapoznpodarou"/>
          <w:rFonts w:ascii="Verdana" w:eastAsia="MS Mincho" w:hAnsi="Verdana" w:cs="Segoe UI"/>
          <w:sz w:val="20"/>
          <w:szCs w:val="20"/>
        </w:rPr>
        <w:footnoteReference w:id="3"/>
      </w:r>
      <w:r w:rsidRPr="009B0BDC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1FD83E1A" w14:textId="77777777" w:rsidR="00153207" w:rsidRDefault="00153207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92274BC" w14:textId="73C58328" w:rsidR="00F74D39" w:rsidRPr="00F74D39" w:rsidRDefault="00F74D39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V .................. dne ..................</w:t>
      </w:r>
    </w:p>
    <w:p w14:paraId="29E507E5" w14:textId="37366461" w:rsid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B5BB6C" w14:textId="791B3B93" w:rsidR="002F3115" w:rsidRDefault="002F3115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C96A9E" w14:textId="77777777" w:rsidR="0001512C" w:rsidRDefault="0001512C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E487153" w14:textId="77777777" w:rsidR="00F74D39" w:rsidRP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</w:t>
      </w:r>
    </w:p>
    <w:p w14:paraId="0659974B" w14:textId="2294A410" w:rsidR="00F74D39" w:rsidRDefault="00F74D39" w:rsidP="00F74D39">
      <w:pPr>
        <w:spacing w:line="300" w:lineRule="atLeast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j</w:t>
      </w:r>
      <w:r w:rsidRPr="00F74D39">
        <w:rPr>
          <w:rFonts w:ascii="Verdana" w:hAnsi="Verdana" w:cs="Arial"/>
          <w:color w:val="000000"/>
          <w:sz w:val="20"/>
          <w:szCs w:val="20"/>
        </w:rPr>
        <w:t xml:space="preserve">méno a podpis osoby oprávněné jednat jménem či za </w:t>
      </w:r>
      <w:r w:rsidR="0089687B">
        <w:rPr>
          <w:rFonts w:ascii="Verdana" w:hAnsi="Verdana" w:cs="Arial"/>
          <w:color w:val="000000"/>
          <w:sz w:val="20"/>
          <w:szCs w:val="20"/>
        </w:rPr>
        <w:t>účastníka</w:t>
      </w:r>
    </w:p>
    <w:sectPr w:rsidR="00F74D39" w:rsidSect="00F74D3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47EE" w14:textId="77777777" w:rsidR="0061130B" w:rsidRDefault="0061130B">
      <w:r>
        <w:separator/>
      </w:r>
    </w:p>
  </w:endnote>
  <w:endnote w:type="continuationSeparator" w:id="0">
    <w:p w14:paraId="35556187" w14:textId="77777777" w:rsidR="0061130B" w:rsidRDefault="0061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FDinTextPro-Regular">
    <w:altName w:val="Times New Roman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5D9E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8F3FAE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2BEF" w14:textId="0A8EA3DA" w:rsidR="00AB599F" w:rsidRDefault="00AB599F">
    <w:pPr>
      <w:pStyle w:val="Zpat"/>
      <w:jc w:val="right"/>
    </w:pPr>
  </w:p>
  <w:p w14:paraId="6F0F37FA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B7EB" w14:textId="77777777" w:rsidR="00A10448" w:rsidRPr="003F6E15" w:rsidRDefault="00A10448" w:rsidP="00A10448">
    <w:pPr>
      <w:pStyle w:val="Zpat"/>
      <w:jc w:val="right"/>
      <w:rPr>
        <w:rFonts w:ascii="Bookman Old Style" w:hAnsi="Bookman Old Style"/>
        <w:sz w:val="18"/>
        <w:szCs w:val="18"/>
      </w:rPr>
    </w:pPr>
    <w:r w:rsidRPr="003F6E15">
      <w:rPr>
        <w:rFonts w:ascii="Bookman Old Style" w:hAnsi="Bookman Old Style"/>
        <w:sz w:val="18"/>
        <w:szCs w:val="18"/>
      </w:rPr>
      <w:t xml:space="preserve">Strana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PAGE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A75AD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 xml:space="preserve"> (celkem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NUMPAGES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97A57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>)</w:t>
    </w:r>
  </w:p>
  <w:p w14:paraId="21DE6ACB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9E52" w14:textId="77777777" w:rsidR="0061130B" w:rsidRDefault="0061130B">
      <w:r>
        <w:separator/>
      </w:r>
    </w:p>
  </w:footnote>
  <w:footnote w:type="continuationSeparator" w:id="0">
    <w:p w14:paraId="04CABD51" w14:textId="77777777" w:rsidR="0061130B" w:rsidRDefault="0061130B">
      <w:r>
        <w:continuationSeparator/>
      </w:r>
    </w:p>
  </w:footnote>
  <w:footnote w:id="1">
    <w:p w14:paraId="09E669B3" w14:textId="77777777" w:rsidR="00153207" w:rsidRPr="007357C3" w:rsidRDefault="00153207" w:rsidP="00153207">
      <w:pPr>
        <w:pStyle w:val="Textpoznpodarou"/>
        <w:rPr>
          <w:rFonts w:ascii="Verdana" w:hAnsi="Verdana" w:cs="Segoe UI"/>
          <w:sz w:val="16"/>
          <w:szCs w:val="16"/>
        </w:rPr>
      </w:pPr>
      <w:r>
        <w:rPr>
          <w:rStyle w:val="Znakapoznpodarou"/>
          <w:rFonts w:ascii="Segoe UI" w:hAnsi="Segoe UI" w:cs="Segoe UI"/>
        </w:rPr>
        <w:footnoteRef/>
      </w:r>
      <w:r>
        <w:rPr>
          <w:rFonts w:ascii="Segoe UI" w:hAnsi="Segoe UI" w:cs="Segoe UI"/>
        </w:rPr>
        <w:t xml:space="preserve"> </w:t>
      </w:r>
      <w:r w:rsidRPr="007357C3">
        <w:rPr>
          <w:rFonts w:ascii="Verdana" w:hAnsi="Verdana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6771A0B6" w14:textId="77777777" w:rsidR="00153207" w:rsidRPr="007357C3" w:rsidRDefault="00153207" w:rsidP="00153207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357C3">
          <w:rPr>
            <w:rStyle w:val="Hypertextovodkaz"/>
            <w:rFonts w:ascii="Verdana" w:hAnsi="Verdan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357C3">
        <w:rPr>
          <w:rFonts w:ascii="Verdana" w:hAnsi="Verdana" w:cs="Segoe UI"/>
          <w:sz w:val="16"/>
          <w:szCs w:val="16"/>
        </w:rPr>
        <w:t>.</w:t>
      </w:r>
    </w:p>
  </w:footnote>
  <w:footnote w:id="3">
    <w:p w14:paraId="04EF97AA" w14:textId="77777777" w:rsidR="009B0BDC" w:rsidRPr="007357C3" w:rsidRDefault="009B0BDC" w:rsidP="009B0BDC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eastAsia="MS Mincho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B393" w14:textId="3B1DF46B" w:rsidR="00D561AE" w:rsidRDefault="008D1F7D" w:rsidP="008D1F7D">
    <w:pPr>
      <w:pStyle w:val="Zhlav"/>
      <w:tabs>
        <w:tab w:val="clear" w:pos="4536"/>
        <w:tab w:val="left" w:pos="0"/>
      </w:tabs>
      <w:ind w:right="6"/>
      <w:jc w:val="both"/>
      <w:rPr>
        <w:rFonts w:ascii="Verdana" w:hAnsi="Verdana"/>
        <w:color w:val="000000"/>
        <w:sz w:val="20"/>
        <w:szCs w:val="20"/>
      </w:rPr>
    </w:pPr>
    <w:r>
      <w:rPr>
        <w:noProof/>
      </w:rPr>
      <w:drawing>
        <wp:inline distT="0" distB="0" distL="0" distR="0" wp14:anchorId="715294C3" wp14:editId="08220104">
          <wp:extent cx="5669915" cy="937260"/>
          <wp:effectExtent l="0" t="0" r="0" b="0"/>
          <wp:docPr id="383727521" name="Obrázek 2" descr="Obsah obrázku snímek obrazovky, Grafika, Elektricky modrá, Výrazná modrá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727521" name="Obrázek 2" descr="Obsah obrázku snímek obrazovky, Grafika, Elektricky modrá, Výrazná modrá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2560">
      <w:rPr>
        <w:rFonts w:ascii="PFDinTextPro-Regular" w:hAnsi="PFDinTextPro-Regular" w:cs="Helvetica"/>
        <w:noProof/>
        <w:color w:val="337AB7"/>
        <w:sz w:val="21"/>
        <w:szCs w:val="21"/>
      </w:rPr>
      <w:tab/>
    </w:r>
  </w:p>
  <w:p w14:paraId="37345969" w14:textId="261AE93A" w:rsidR="00ED04C5" w:rsidRDefault="00ED04C5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  <w:r w:rsidRPr="006955B8">
      <w:rPr>
        <w:rFonts w:ascii="Verdana" w:hAnsi="Verdana"/>
        <w:color w:val="000000"/>
        <w:sz w:val="20"/>
        <w:szCs w:val="20"/>
      </w:rPr>
      <w:t xml:space="preserve">Příloha č. </w:t>
    </w:r>
    <w:r w:rsidR="00EB5AC0">
      <w:rPr>
        <w:rFonts w:ascii="Verdana" w:hAnsi="Verdana"/>
        <w:color w:val="000000"/>
        <w:sz w:val="20"/>
        <w:szCs w:val="20"/>
      </w:rPr>
      <w:t>2</w:t>
    </w:r>
    <w:r w:rsidRPr="006955B8">
      <w:rPr>
        <w:rFonts w:ascii="Verdana" w:hAnsi="Verdana"/>
        <w:color w:val="000000"/>
        <w:sz w:val="20"/>
        <w:szCs w:val="20"/>
      </w:rPr>
      <w:t xml:space="preserve"> ZD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474D" w14:textId="77777777" w:rsidR="00292F2B" w:rsidRDefault="00292F2B" w:rsidP="00EF4057">
    <w:pPr>
      <w:pStyle w:val="Zhlav"/>
      <w:jc w:val="center"/>
      <w:rPr>
        <w:b/>
      </w:rPr>
    </w:pPr>
  </w:p>
  <w:p w14:paraId="17D04BD0" w14:textId="77777777" w:rsidR="00292F2B" w:rsidRDefault="00292F2B" w:rsidP="00EF4057">
    <w:pPr>
      <w:pStyle w:val="Zhlav"/>
      <w:jc w:val="center"/>
      <w:rPr>
        <w:b/>
      </w:rPr>
    </w:pPr>
  </w:p>
  <w:p w14:paraId="2CF92156" w14:textId="77777777" w:rsidR="00B32BFF" w:rsidRDefault="00695C3E" w:rsidP="00EF4057">
    <w:pPr>
      <w:pStyle w:val="Zhlav"/>
      <w:jc w:val="center"/>
      <w:rPr>
        <w:b/>
      </w:rPr>
    </w:pPr>
    <w:r>
      <w:rPr>
        <w:b/>
      </w:rPr>
      <w:t xml:space="preserve">Čestné prohlášení </w:t>
    </w:r>
    <w:r w:rsidR="00D745AE">
      <w:rPr>
        <w:b/>
      </w:rPr>
      <w:t>dodavatele</w:t>
    </w:r>
    <w:r w:rsidR="003D5020" w:rsidRPr="001137C9">
      <w:rPr>
        <w:b/>
      </w:rPr>
      <w:t xml:space="preserve"> o splnění základních kvalifikačních předpokladů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36D"/>
    <w:multiLevelType w:val="hybridMultilevel"/>
    <w:tmpl w:val="B922C896"/>
    <w:lvl w:ilvl="0" w:tplc="5C64E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164AB8"/>
    <w:multiLevelType w:val="hybridMultilevel"/>
    <w:tmpl w:val="2294F7AE"/>
    <w:lvl w:ilvl="0" w:tplc="3558F2D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4C5D5A"/>
    <w:multiLevelType w:val="hybridMultilevel"/>
    <w:tmpl w:val="3EB2B33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45F8B"/>
    <w:multiLevelType w:val="hybridMultilevel"/>
    <w:tmpl w:val="A63AB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26D34"/>
    <w:multiLevelType w:val="multilevel"/>
    <w:tmpl w:val="41C0F94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583773C"/>
    <w:multiLevelType w:val="hybridMultilevel"/>
    <w:tmpl w:val="D1CE4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5471A"/>
    <w:multiLevelType w:val="hybridMultilevel"/>
    <w:tmpl w:val="34AAAC8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2CE7"/>
    <w:multiLevelType w:val="hybridMultilevel"/>
    <w:tmpl w:val="565EAF70"/>
    <w:lvl w:ilvl="0" w:tplc="EE98D614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45D4"/>
    <w:multiLevelType w:val="hybridMultilevel"/>
    <w:tmpl w:val="2B8E537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7252787B"/>
    <w:multiLevelType w:val="hybridMultilevel"/>
    <w:tmpl w:val="959AA0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7F8"/>
    <w:multiLevelType w:val="multilevel"/>
    <w:tmpl w:val="3EE41CC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E65162"/>
    <w:multiLevelType w:val="hybridMultilevel"/>
    <w:tmpl w:val="D92E75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11370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197704">
    <w:abstractNumId w:val="1"/>
  </w:num>
  <w:num w:numId="3" w16cid:durableId="1184319757">
    <w:abstractNumId w:val="3"/>
  </w:num>
  <w:num w:numId="4" w16cid:durableId="170147176">
    <w:abstractNumId w:val="7"/>
  </w:num>
  <w:num w:numId="5" w16cid:durableId="1538853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01554">
    <w:abstractNumId w:val="8"/>
  </w:num>
  <w:num w:numId="7" w16cid:durableId="1865315441">
    <w:abstractNumId w:val="13"/>
  </w:num>
  <w:num w:numId="8" w16cid:durableId="1945531805">
    <w:abstractNumId w:val="6"/>
  </w:num>
  <w:num w:numId="9" w16cid:durableId="1388451281">
    <w:abstractNumId w:val="12"/>
  </w:num>
  <w:num w:numId="10" w16cid:durableId="404646732">
    <w:abstractNumId w:val="11"/>
  </w:num>
  <w:num w:numId="11" w16cid:durableId="1024399477">
    <w:abstractNumId w:val="0"/>
  </w:num>
  <w:num w:numId="12" w16cid:durableId="126164607">
    <w:abstractNumId w:val="14"/>
  </w:num>
  <w:num w:numId="13" w16cid:durableId="96411628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99783500">
    <w:abstractNumId w:val="4"/>
  </w:num>
  <w:num w:numId="15" w16cid:durableId="13792786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738305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7B6"/>
    <w:rsid w:val="000008D9"/>
    <w:rsid w:val="0000188F"/>
    <w:rsid w:val="00004E13"/>
    <w:rsid w:val="00005EE1"/>
    <w:rsid w:val="0000744D"/>
    <w:rsid w:val="00011D30"/>
    <w:rsid w:val="0001512C"/>
    <w:rsid w:val="000213A9"/>
    <w:rsid w:val="0002420C"/>
    <w:rsid w:val="00025091"/>
    <w:rsid w:val="00025BC4"/>
    <w:rsid w:val="00027D71"/>
    <w:rsid w:val="00034E87"/>
    <w:rsid w:val="0003591C"/>
    <w:rsid w:val="00036108"/>
    <w:rsid w:val="0003765C"/>
    <w:rsid w:val="00040932"/>
    <w:rsid w:val="0004184A"/>
    <w:rsid w:val="00047E99"/>
    <w:rsid w:val="00050486"/>
    <w:rsid w:val="00054C87"/>
    <w:rsid w:val="0005515B"/>
    <w:rsid w:val="00055D5C"/>
    <w:rsid w:val="00056315"/>
    <w:rsid w:val="00062BFD"/>
    <w:rsid w:val="000634D5"/>
    <w:rsid w:val="000653F4"/>
    <w:rsid w:val="0007037B"/>
    <w:rsid w:val="00071456"/>
    <w:rsid w:val="0007385E"/>
    <w:rsid w:val="000807F6"/>
    <w:rsid w:val="00084A1E"/>
    <w:rsid w:val="00086B5B"/>
    <w:rsid w:val="00091B46"/>
    <w:rsid w:val="0009355C"/>
    <w:rsid w:val="00094088"/>
    <w:rsid w:val="00095910"/>
    <w:rsid w:val="000A01D0"/>
    <w:rsid w:val="000A5431"/>
    <w:rsid w:val="000A6033"/>
    <w:rsid w:val="000A61A5"/>
    <w:rsid w:val="000B0844"/>
    <w:rsid w:val="000B1EE9"/>
    <w:rsid w:val="000B2EED"/>
    <w:rsid w:val="000C082F"/>
    <w:rsid w:val="000C0D42"/>
    <w:rsid w:val="000C25D2"/>
    <w:rsid w:val="000C2B97"/>
    <w:rsid w:val="000C35B0"/>
    <w:rsid w:val="000D0D09"/>
    <w:rsid w:val="000D20A0"/>
    <w:rsid w:val="000D3228"/>
    <w:rsid w:val="000E0300"/>
    <w:rsid w:val="000E11A4"/>
    <w:rsid w:val="000E2BCB"/>
    <w:rsid w:val="000E373A"/>
    <w:rsid w:val="000E4E04"/>
    <w:rsid w:val="000E6655"/>
    <w:rsid w:val="000F189B"/>
    <w:rsid w:val="000F70EF"/>
    <w:rsid w:val="00102C01"/>
    <w:rsid w:val="0010317C"/>
    <w:rsid w:val="00103B6E"/>
    <w:rsid w:val="00111440"/>
    <w:rsid w:val="001132CC"/>
    <w:rsid w:val="001137C9"/>
    <w:rsid w:val="00120A46"/>
    <w:rsid w:val="00125449"/>
    <w:rsid w:val="001258BD"/>
    <w:rsid w:val="00130004"/>
    <w:rsid w:val="0013209E"/>
    <w:rsid w:val="00133E74"/>
    <w:rsid w:val="00134348"/>
    <w:rsid w:val="0013535A"/>
    <w:rsid w:val="00141909"/>
    <w:rsid w:val="001434D8"/>
    <w:rsid w:val="00144560"/>
    <w:rsid w:val="00145BDF"/>
    <w:rsid w:val="00145D74"/>
    <w:rsid w:val="001472AE"/>
    <w:rsid w:val="0015212C"/>
    <w:rsid w:val="00152D3C"/>
    <w:rsid w:val="00153207"/>
    <w:rsid w:val="00157361"/>
    <w:rsid w:val="00157372"/>
    <w:rsid w:val="0016461A"/>
    <w:rsid w:val="001648E6"/>
    <w:rsid w:val="0016506C"/>
    <w:rsid w:val="00167B2F"/>
    <w:rsid w:val="00170764"/>
    <w:rsid w:val="001707A4"/>
    <w:rsid w:val="00172B13"/>
    <w:rsid w:val="001750FD"/>
    <w:rsid w:val="001753DD"/>
    <w:rsid w:val="00175527"/>
    <w:rsid w:val="00180AA3"/>
    <w:rsid w:val="00181E8F"/>
    <w:rsid w:val="001865CA"/>
    <w:rsid w:val="00196603"/>
    <w:rsid w:val="00196D0F"/>
    <w:rsid w:val="00197A57"/>
    <w:rsid w:val="00197E77"/>
    <w:rsid w:val="001A0043"/>
    <w:rsid w:val="001A0C61"/>
    <w:rsid w:val="001A46BA"/>
    <w:rsid w:val="001A75AD"/>
    <w:rsid w:val="001B1CC0"/>
    <w:rsid w:val="001B2543"/>
    <w:rsid w:val="001B5842"/>
    <w:rsid w:val="001B5B72"/>
    <w:rsid w:val="001B776C"/>
    <w:rsid w:val="001C0200"/>
    <w:rsid w:val="001C1D48"/>
    <w:rsid w:val="001C4DE7"/>
    <w:rsid w:val="001C7E08"/>
    <w:rsid w:val="001D1FA4"/>
    <w:rsid w:val="001D3BDE"/>
    <w:rsid w:val="001D63F5"/>
    <w:rsid w:val="001D7BAA"/>
    <w:rsid w:val="001E06A1"/>
    <w:rsid w:val="001E0F1A"/>
    <w:rsid w:val="001E63F7"/>
    <w:rsid w:val="001F1385"/>
    <w:rsid w:val="001F32C6"/>
    <w:rsid w:val="001F3579"/>
    <w:rsid w:val="001F3A17"/>
    <w:rsid w:val="00201570"/>
    <w:rsid w:val="00204BF8"/>
    <w:rsid w:val="002064F3"/>
    <w:rsid w:val="00206B3F"/>
    <w:rsid w:val="00207AC0"/>
    <w:rsid w:val="00210D0E"/>
    <w:rsid w:val="002116DD"/>
    <w:rsid w:val="002122C8"/>
    <w:rsid w:val="00214027"/>
    <w:rsid w:val="00217335"/>
    <w:rsid w:val="00226BAB"/>
    <w:rsid w:val="0023080F"/>
    <w:rsid w:val="00234DA9"/>
    <w:rsid w:val="002363BC"/>
    <w:rsid w:val="00244678"/>
    <w:rsid w:val="00252496"/>
    <w:rsid w:val="00253299"/>
    <w:rsid w:val="00262416"/>
    <w:rsid w:val="00263317"/>
    <w:rsid w:val="00265F94"/>
    <w:rsid w:val="002674FA"/>
    <w:rsid w:val="00277E3A"/>
    <w:rsid w:val="0028414A"/>
    <w:rsid w:val="00284360"/>
    <w:rsid w:val="00291459"/>
    <w:rsid w:val="00291608"/>
    <w:rsid w:val="00292F2B"/>
    <w:rsid w:val="00296467"/>
    <w:rsid w:val="002A47A5"/>
    <w:rsid w:val="002A652A"/>
    <w:rsid w:val="002B1741"/>
    <w:rsid w:val="002B622D"/>
    <w:rsid w:val="002B7157"/>
    <w:rsid w:val="002B7C99"/>
    <w:rsid w:val="002C2F46"/>
    <w:rsid w:val="002C3482"/>
    <w:rsid w:val="002C34DA"/>
    <w:rsid w:val="002C35DD"/>
    <w:rsid w:val="002C5290"/>
    <w:rsid w:val="002C5741"/>
    <w:rsid w:val="002C7D22"/>
    <w:rsid w:val="002D025A"/>
    <w:rsid w:val="002E2F96"/>
    <w:rsid w:val="002E3032"/>
    <w:rsid w:val="002E4A37"/>
    <w:rsid w:val="002E50F3"/>
    <w:rsid w:val="002E6957"/>
    <w:rsid w:val="002F0309"/>
    <w:rsid w:val="002F0431"/>
    <w:rsid w:val="002F3115"/>
    <w:rsid w:val="002F3566"/>
    <w:rsid w:val="002F52FC"/>
    <w:rsid w:val="00305024"/>
    <w:rsid w:val="003100BE"/>
    <w:rsid w:val="00310A5B"/>
    <w:rsid w:val="00315359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B3C"/>
    <w:rsid w:val="00351764"/>
    <w:rsid w:val="00352756"/>
    <w:rsid w:val="003546C5"/>
    <w:rsid w:val="00355AD0"/>
    <w:rsid w:val="00357D3F"/>
    <w:rsid w:val="00363F7B"/>
    <w:rsid w:val="003816AD"/>
    <w:rsid w:val="003826C8"/>
    <w:rsid w:val="00384470"/>
    <w:rsid w:val="003846A1"/>
    <w:rsid w:val="00387DD8"/>
    <w:rsid w:val="003961CA"/>
    <w:rsid w:val="003A3E52"/>
    <w:rsid w:val="003A412F"/>
    <w:rsid w:val="003A581C"/>
    <w:rsid w:val="003A6940"/>
    <w:rsid w:val="003B3785"/>
    <w:rsid w:val="003B4C69"/>
    <w:rsid w:val="003B626B"/>
    <w:rsid w:val="003C36D1"/>
    <w:rsid w:val="003C39D7"/>
    <w:rsid w:val="003D149C"/>
    <w:rsid w:val="003D45C0"/>
    <w:rsid w:val="003D5020"/>
    <w:rsid w:val="003D73B1"/>
    <w:rsid w:val="003F338C"/>
    <w:rsid w:val="003F488D"/>
    <w:rsid w:val="003F71E4"/>
    <w:rsid w:val="003F74A5"/>
    <w:rsid w:val="00400CCA"/>
    <w:rsid w:val="00403C14"/>
    <w:rsid w:val="004103DC"/>
    <w:rsid w:val="00410CCA"/>
    <w:rsid w:val="00415F35"/>
    <w:rsid w:val="00417F29"/>
    <w:rsid w:val="0042085E"/>
    <w:rsid w:val="0042465A"/>
    <w:rsid w:val="00426DF7"/>
    <w:rsid w:val="00431626"/>
    <w:rsid w:val="004327F4"/>
    <w:rsid w:val="00433715"/>
    <w:rsid w:val="004357E0"/>
    <w:rsid w:val="00441213"/>
    <w:rsid w:val="00442560"/>
    <w:rsid w:val="004427E9"/>
    <w:rsid w:val="004454C6"/>
    <w:rsid w:val="004455E9"/>
    <w:rsid w:val="00451A2D"/>
    <w:rsid w:val="00454DFB"/>
    <w:rsid w:val="00460791"/>
    <w:rsid w:val="00463F6C"/>
    <w:rsid w:val="00464344"/>
    <w:rsid w:val="004700C9"/>
    <w:rsid w:val="00471F54"/>
    <w:rsid w:val="004745BE"/>
    <w:rsid w:val="00477DD6"/>
    <w:rsid w:val="004807C3"/>
    <w:rsid w:val="00481F5B"/>
    <w:rsid w:val="004867BC"/>
    <w:rsid w:val="004870CF"/>
    <w:rsid w:val="00490059"/>
    <w:rsid w:val="00492840"/>
    <w:rsid w:val="00492E25"/>
    <w:rsid w:val="004A0CD3"/>
    <w:rsid w:val="004A1065"/>
    <w:rsid w:val="004A6712"/>
    <w:rsid w:val="004B3711"/>
    <w:rsid w:val="004B5E0E"/>
    <w:rsid w:val="004C0339"/>
    <w:rsid w:val="004C5E3C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7215"/>
    <w:rsid w:val="00507DD4"/>
    <w:rsid w:val="00511F15"/>
    <w:rsid w:val="00524391"/>
    <w:rsid w:val="00530405"/>
    <w:rsid w:val="00530653"/>
    <w:rsid w:val="00533975"/>
    <w:rsid w:val="0053598A"/>
    <w:rsid w:val="00543594"/>
    <w:rsid w:val="00555BC8"/>
    <w:rsid w:val="00556845"/>
    <w:rsid w:val="005619EC"/>
    <w:rsid w:val="005642C5"/>
    <w:rsid w:val="00564D2F"/>
    <w:rsid w:val="005749FE"/>
    <w:rsid w:val="00576CB8"/>
    <w:rsid w:val="0058172C"/>
    <w:rsid w:val="00585580"/>
    <w:rsid w:val="00585D21"/>
    <w:rsid w:val="005907C7"/>
    <w:rsid w:val="005A0763"/>
    <w:rsid w:val="005A5FD6"/>
    <w:rsid w:val="005B496C"/>
    <w:rsid w:val="005B5B4F"/>
    <w:rsid w:val="005B7155"/>
    <w:rsid w:val="005C3C5B"/>
    <w:rsid w:val="005C4890"/>
    <w:rsid w:val="005C6E3E"/>
    <w:rsid w:val="005C7724"/>
    <w:rsid w:val="005D5D99"/>
    <w:rsid w:val="005E330A"/>
    <w:rsid w:val="005E3903"/>
    <w:rsid w:val="005E4191"/>
    <w:rsid w:val="005E697C"/>
    <w:rsid w:val="005E70FB"/>
    <w:rsid w:val="005F0F39"/>
    <w:rsid w:val="005F4BD1"/>
    <w:rsid w:val="005F5B3B"/>
    <w:rsid w:val="005F5CD2"/>
    <w:rsid w:val="005F6B4E"/>
    <w:rsid w:val="005F717C"/>
    <w:rsid w:val="0060033A"/>
    <w:rsid w:val="00607257"/>
    <w:rsid w:val="00607D6A"/>
    <w:rsid w:val="0061130B"/>
    <w:rsid w:val="00611851"/>
    <w:rsid w:val="006138AA"/>
    <w:rsid w:val="006163B7"/>
    <w:rsid w:val="006173E2"/>
    <w:rsid w:val="00617D53"/>
    <w:rsid w:val="00617E9F"/>
    <w:rsid w:val="00620CAC"/>
    <w:rsid w:val="00621258"/>
    <w:rsid w:val="006231E2"/>
    <w:rsid w:val="00625387"/>
    <w:rsid w:val="00626F9B"/>
    <w:rsid w:val="00631926"/>
    <w:rsid w:val="00632FEA"/>
    <w:rsid w:val="00636B0A"/>
    <w:rsid w:val="00651451"/>
    <w:rsid w:val="00652059"/>
    <w:rsid w:val="00660647"/>
    <w:rsid w:val="006644BA"/>
    <w:rsid w:val="00667077"/>
    <w:rsid w:val="00672B91"/>
    <w:rsid w:val="00675A18"/>
    <w:rsid w:val="0068182C"/>
    <w:rsid w:val="00683561"/>
    <w:rsid w:val="006941B6"/>
    <w:rsid w:val="00695C3E"/>
    <w:rsid w:val="00696662"/>
    <w:rsid w:val="006974BB"/>
    <w:rsid w:val="006A0C12"/>
    <w:rsid w:val="006A0F90"/>
    <w:rsid w:val="006A6F30"/>
    <w:rsid w:val="006B21F1"/>
    <w:rsid w:val="006B3F04"/>
    <w:rsid w:val="006C59AD"/>
    <w:rsid w:val="006D03BC"/>
    <w:rsid w:val="006E4FB7"/>
    <w:rsid w:val="006F2E76"/>
    <w:rsid w:val="006F3C0B"/>
    <w:rsid w:val="006F5081"/>
    <w:rsid w:val="006F613A"/>
    <w:rsid w:val="006F7617"/>
    <w:rsid w:val="00700673"/>
    <w:rsid w:val="00705E7E"/>
    <w:rsid w:val="007061AA"/>
    <w:rsid w:val="00710FC6"/>
    <w:rsid w:val="00715687"/>
    <w:rsid w:val="00725E96"/>
    <w:rsid w:val="0072706A"/>
    <w:rsid w:val="007324E2"/>
    <w:rsid w:val="00734176"/>
    <w:rsid w:val="007355C1"/>
    <w:rsid w:val="007357C3"/>
    <w:rsid w:val="007427E5"/>
    <w:rsid w:val="00743B79"/>
    <w:rsid w:val="007546DF"/>
    <w:rsid w:val="00756F7D"/>
    <w:rsid w:val="007640C7"/>
    <w:rsid w:val="007950E3"/>
    <w:rsid w:val="007959BE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269B"/>
    <w:rsid w:val="007D7A54"/>
    <w:rsid w:val="007E43BD"/>
    <w:rsid w:val="007F22B6"/>
    <w:rsid w:val="007F4450"/>
    <w:rsid w:val="007F66EC"/>
    <w:rsid w:val="00800FD3"/>
    <w:rsid w:val="008011A3"/>
    <w:rsid w:val="00801504"/>
    <w:rsid w:val="0080295D"/>
    <w:rsid w:val="00804CFE"/>
    <w:rsid w:val="00805582"/>
    <w:rsid w:val="0080625F"/>
    <w:rsid w:val="0080690A"/>
    <w:rsid w:val="008110E1"/>
    <w:rsid w:val="00811631"/>
    <w:rsid w:val="00821EE6"/>
    <w:rsid w:val="00824139"/>
    <w:rsid w:val="00825415"/>
    <w:rsid w:val="00827701"/>
    <w:rsid w:val="00830874"/>
    <w:rsid w:val="00830FD7"/>
    <w:rsid w:val="00834B9A"/>
    <w:rsid w:val="00842B15"/>
    <w:rsid w:val="00843EA3"/>
    <w:rsid w:val="00847095"/>
    <w:rsid w:val="00853379"/>
    <w:rsid w:val="008541FA"/>
    <w:rsid w:val="0085677E"/>
    <w:rsid w:val="0086055C"/>
    <w:rsid w:val="00860C47"/>
    <w:rsid w:val="00863781"/>
    <w:rsid w:val="00864231"/>
    <w:rsid w:val="00865536"/>
    <w:rsid w:val="00870CCE"/>
    <w:rsid w:val="00874AEC"/>
    <w:rsid w:val="00874B02"/>
    <w:rsid w:val="0088421F"/>
    <w:rsid w:val="00884A29"/>
    <w:rsid w:val="0089004B"/>
    <w:rsid w:val="00894549"/>
    <w:rsid w:val="00894EC9"/>
    <w:rsid w:val="0089687B"/>
    <w:rsid w:val="008A0E93"/>
    <w:rsid w:val="008B165E"/>
    <w:rsid w:val="008B434C"/>
    <w:rsid w:val="008B5238"/>
    <w:rsid w:val="008B65D7"/>
    <w:rsid w:val="008B7FAB"/>
    <w:rsid w:val="008C07B7"/>
    <w:rsid w:val="008C6947"/>
    <w:rsid w:val="008C7876"/>
    <w:rsid w:val="008D1F7D"/>
    <w:rsid w:val="008D23CC"/>
    <w:rsid w:val="008D2C7F"/>
    <w:rsid w:val="008D4054"/>
    <w:rsid w:val="008D4A84"/>
    <w:rsid w:val="008E38D6"/>
    <w:rsid w:val="008E5018"/>
    <w:rsid w:val="008E643A"/>
    <w:rsid w:val="008F775F"/>
    <w:rsid w:val="009017E2"/>
    <w:rsid w:val="00910A81"/>
    <w:rsid w:val="009158AE"/>
    <w:rsid w:val="00916F56"/>
    <w:rsid w:val="00920207"/>
    <w:rsid w:val="00925F56"/>
    <w:rsid w:val="00927006"/>
    <w:rsid w:val="00930AF8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769B5"/>
    <w:rsid w:val="00981142"/>
    <w:rsid w:val="00982931"/>
    <w:rsid w:val="009829F0"/>
    <w:rsid w:val="00983009"/>
    <w:rsid w:val="009857C0"/>
    <w:rsid w:val="009941C6"/>
    <w:rsid w:val="009A02F3"/>
    <w:rsid w:val="009A27D5"/>
    <w:rsid w:val="009A4617"/>
    <w:rsid w:val="009A53D7"/>
    <w:rsid w:val="009A63AE"/>
    <w:rsid w:val="009A6886"/>
    <w:rsid w:val="009A7575"/>
    <w:rsid w:val="009B0BDC"/>
    <w:rsid w:val="009C339E"/>
    <w:rsid w:val="009C4165"/>
    <w:rsid w:val="009C6457"/>
    <w:rsid w:val="009D2078"/>
    <w:rsid w:val="009D415B"/>
    <w:rsid w:val="009D4894"/>
    <w:rsid w:val="009D4DD9"/>
    <w:rsid w:val="009D7018"/>
    <w:rsid w:val="009E1078"/>
    <w:rsid w:val="009E4A72"/>
    <w:rsid w:val="009E4FB8"/>
    <w:rsid w:val="009E5FF8"/>
    <w:rsid w:val="009F0972"/>
    <w:rsid w:val="009F2683"/>
    <w:rsid w:val="009F563A"/>
    <w:rsid w:val="009F6EF8"/>
    <w:rsid w:val="00A0147A"/>
    <w:rsid w:val="00A043F2"/>
    <w:rsid w:val="00A0774E"/>
    <w:rsid w:val="00A10448"/>
    <w:rsid w:val="00A125A0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4A98"/>
    <w:rsid w:val="00A463F8"/>
    <w:rsid w:val="00A464C1"/>
    <w:rsid w:val="00A47B11"/>
    <w:rsid w:val="00A530D7"/>
    <w:rsid w:val="00A54BC2"/>
    <w:rsid w:val="00A54F0E"/>
    <w:rsid w:val="00A55EF9"/>
    <w:rsid w:val="00A65024"/>
    <w:rsid w:val="00A6682C"/>
    <w:rsid w:val="00A66BED"/>
    <w:rsid w:val="00A74F5F"/>
    <w:rsid w:val="00A757D2"/>
    <w:rsid w:val="00A90876"/>
    <w:rsid w:val="00A9101D"/>
    <w:rsid w:val="00AA2D87"/>
    <w:rsid w:val="00AA339E"/>
    <w:rsid w:val="00AA4656"/>
    <w:rsid w:val="00AA7620"/>
    <w:rsid w:val="00AA76B7"/>
    <w:rsid w:val="00AB19CA"/>
    <w:rsid w:val="00AB1AE3"/>
    <w:rsid w:val="00AB389D"/>
    <w:rsid w:val="00AB3E4E"/>
    <w:rsid w:val="00AB599F"/>
    <w:rsid w:val="00AB6443"/>
    <w:rsid w:val="00AB6CDC"/>
    <w:rsid w:val="00AC035D"/>
    <w:rsid w:val="00AC461C"/>
    <w:rsid w:val="00AC5AF1"/>
    <w:rsid w:val="00AC64FB"/>
    <w:rsid w:val="00AC7108"/>
    <w:rsid w:val="00AD313D"/>
    <w:rsid w:val="00AD317E"/>
    <w:rsid w:val="00AD583D"/>
    <w:rsid w:val="00AD6927"/>
    <w:rsid w:val="00AE138C"/>
    <w:rsid w:val="00AE6C0C"/>
    <w:rsid w:val="00AE7EA0"/>
    <w:rsid w:val="00AF0187"/>
    <w:rsid w:val="00AF0D41"/>
    <w:rsid w:val="00B01EB4"/>
    <w:rsid w:val="00B04D4D"/>
    <w:rsid w:val="00B12C00"/>
    <w:rsid w:val="00B2661D"/>
    <w:rsid w:val="00B32372"/>
    <w:rsid w:val="00B32BFF"/>
    <w:rsid w:val="00B37D84"/>
    <w:rsid w:val="00B4044F"/>
    <w:rsid w:val="00B501E5"/>
    <w:rsid w:val="00B51A81"/>
    <w:rsid w:val="00B55194"/>
    <w:rsid w:val="00B5603A"/>
    <w:rsid w:val="00B60240"/>
    <w:rsid w:val="00B6092D"/>
    <w:rsid w:val="00B610AE"/>
    <w:rsid w:val="00B62589"/>
    <w:rsid w:val="00B66E4F"/>
    <w:rsid w:val="00B70789"/>
    <w:rsid w:val="00B71BBA"/>
    <w:rsid w:val="00B765AA"/>
    <w:rsid w:val="00B80FA9"/>
    <w:rsid w:val="00B812DB"/>
    <w:rsid w:val="00B865CD"/>
    <w:rsid w:val="00B86F1C"/>
    <w:rsid w:val="00B913F2"/>
    <w:rsid w:val="00B91D8E"/>
    <w:rsid w:val="00B91E35"/>
    <w:rsid w:val="00B9440E"/>
    <w:rsid w:val="00B95A63"/>
    <w:rsid w:val="00BA0CB3"/>
    <w:rsid w:val="00BA75DB"/>
    <w:rsid w:val="00BA7F01"/>
    <w:rsid w:val="00BB140F"/>
    <w:rsid w:val="00BB3057"/>
    <w:rsid w:val="00BC0A93"/>
    <w:rsid w:val="00BC3489"/>
    <w:rsid w:val="00BC514E"/>
    <w:rsid w:val="00BC5A6D"/>
    <w:rsid w:val="00BD1D1B"/>
    <w:rsid w:val="00BD2811"/>
    <w:rsid w:val="00BD3ADC"/>
    <w:rsid w:val="00BD6B8E"/>
    <w:rsid w:val="00BD7802"/>
    <w:rsid w:val="00BE1EA2"/>
    <w:rsid w:val="00BE3EEF"/>
    <w:rsid w:val="00BE56C1"/>
    <w:rsid w:val="00BE70A9"/>
    <w:rsid w:val="00BF3C6A"/>
    <w:rsid w:val="00C02006"/>
    <w:rsid w:val="00C06178"/>
    <w:rsid w:val="00C144D2"/>
    <w:rsid w:val="00C16A23"/>
    <w:rsid w:val="00C17CCE"/>
    <w:rsid w:val="00C31699"/>
    <w:rsid w:val="00C34235"/>
    <w:rsid w:val="00C36630"/>
    <w:rsid w:val="00C4083A"/>
    <w:rsid w:val="00C41911"/>
    <w:rsid w:val="00C42BE3"/>
    <w:rsid w:val="00C46B3B"/>
    <w:rsid w:val="00C51A92"/>
    <w:rsid w:val="00C544BB"/>
    <w:rsid w:val="00C623DD"/>
    <w:rsid w:val="00C65C4A"/>
    <w:rsid w:val="00C7432B"/>
    <w:rsid w:val="00C7755E"/>
    <w:rsid w:val="00C8211F"/>
    <w:rsid w:val="00C82CBF"/>
    <w:rsid w:val="00C967CA"/>
    <w:rsid w:val="00CA041B"/>
    <w:rsid w:val="00CA1D83"/>
    <w:rsid w:val="00CA3E92"/>
    <w:rsid w:val="00CA3F1D"/>
    <w:rsid w:val="00CA3F81"/>
    <w:rsid w:val="00CB2717"/>
    <w:rsid w:val="00CB4B7E"/>
    <w:rsid w:val="00CB79B6"/>
    <w:rsid w:val="00CC2312"/>
    <w:rsid w:val="00CC3B54"/>
    <w:rsid w:val="00CC45CF"/>
    <w:rsid w:val="00CC5760"/>
    <w:rsid w:val="00CD7E06"/>
    <w:rsid w:val="00CE565C"/>
    <w:rsid w:val="00CE6238"/>
    <w:rsid w:val="00CE78A1"/>
    <w:rsid w:val="00CF07C3"/>
    <w:rsid w:val="00CF45DF"/>
    <w:rsid w:val="00CF4904"/>
    <w:rsid w:val="00CF4AD7"/>
    <w:rsid w:val="00CF5C63"/>
    <w:rsid w:val="00D0350F"/>
    <w:rsid w:val="00D03CD0"/>
    <w:rsid w:val="00D047DB"/>
    <w:rsid w:val="00D05305"/>
    <w:rsid w:val="00D07C65"/>
    <w:rsid w:val="00D14C93"/>
    <w:rsid w:val="00D155B3"/>
    <w:rsid w:val="00D167AC"/>
    <w:rsid w:val="00D16ED9"/>
    <w:rsid w:val="00D17FD6"/>
    <w:rsid w:val="00D2061C"/>
    <w:rsid w:val="00D25C99"/>
    <w:rsid w:val="00D30D07"/>
    <w:rsid w:val="00D37CD8"/>
    <w:rsid w:val="00D4636D"/>
    <w:rsid w:val="00D47CEA"/>
    <w:rsid w:val="00D50D4E"/>
    <w:rsid w:val="00D51A27"/>
    <w:rsid w:val="00D521DE"/>
    <w:rsid w:val="00D55123"/>
    <w:rsid w:val="00D55E4E"/>
    <w:rsid w:val="00D561AE"/>
    <w:rsid w:val="00D56623"/>
    <w:rsid w:val="00D65659"/>
    <w:rsid w:val="00D65DC9"/>
    <w:rsid w:val="00D70C7D"/>
    <w:rsid w:val="00D71AFC"/>
    <w:rsid w:val="00D745AE"/>
    <w:rsid w:val="00D80188"/>
    <w:rsid w:val="00D810AE"/>
    <w:rsid w:val="00D8160F"/>
    <w:rsid w:val="00D873FD"/>
    <w:rsid w:val="00D92FEA"/>
    <w:rsid w:val="00DA05AD"/>
    <w:rsid w:val="00DA4A72"/>
    <w:rsid w:val="00DA50CF"/>
    <w:rsid w:val="00DA661D"/>
    <w:rsid w:val="00DB3979"/>
    <w:rsid w:val="00DB4B43"/>
    <w:rsid w:val="00DB4ED8"/>
    <w:rsid w:val="00DB6A42"/>
    <w:rsid w:val="00DC4367"/>
    <w:rsid w:val="00DC5E19"/>
    <w:rsid w:val="00DE0719"/>
    <w:rsid w:val="00DE2287"/>
    <w:rsid w:val="00DF0D96"/>
    <w:rsid w:val="00DF37DC"/>
    <w:rsid w:val="00DF5A22"/>
    <w:rsid w:val="00DF6C29"/>
    <w:rsid w:val="00E03596"/>
    <w:rsid w:val="00E049E4"/>
    <w:rsid w:val="00E05CDC"/>
    <w:rsid w:val="00E05F46"/>
    <w:rsid w:val="00E07D2D"/>
    <w:rsid w:val="00E13986"/>
    <w:rsid w:val="00E21E02"/>
    <w:rsid w:val="00E22ED5"/>
    <w:rsid w:val="00E24643"/>
    <w:rsid w:val="00E27F6A"/>
    <w:rsid w:val="00E31264"/>
    <w:rsid w:val="00E33950"/>
    <w:rsid w:val="00E34B17"/>
    <w:rsid w:val="00E35628"/>
    <w:rsid w:val="00E376B3"/>
    <w:rsid w:val="00E40228"/>
    <w:rsid w:val="00E45DC7"/>
    <w:rsid w:val="00E47971"/>
    <w:rsid w:val="00E50E60"/>
    <w:rsid w:val="00E51C37"/>
    <w:rsid w:val="00E61A95"/>
    <w:rsid w:val="00E6230D"/>
    <w:rsid w:val="00E62A56"/>
    <w:rsid w:val="00E62E02"/>
    <w:rsid w:val="00E65316"/>
    <w:rsid w:val="00E65605"/>
    <w:rsid w:val="00E67C3C"/>
    <w:rsid w:val="00E71B6D"/>
    <w:rsid w:val="00E80661"/>
    <w:rsid w:val="00E83F97"/>
    <w:rsid w:val="00E8405D"/>
    <w:rsid w:val="00E85BC2"/>
    <w:rsid w:val="00E86A74"/>
    <w:rsid w:val="00E870A1"/>
    <w:rsid w:val="00E90AF9"/>
    <w:rsid w:val="00E9716B"/>
    <w:rsid w:val="00EA1C29"/>
    <w:rsid w:val="00EA4A3C"/>
    <w:rsid w:val="00EA5F87"/>
    <w:rsid w:val="00EB42B0"/>
    <w:rsid w:val="00EB4DF8"/>
    <w:rsid w:val="00EB5AC0"/>
    <w:rsid w:val="00EC0388"/>
    <w:rsid w:val="00EC0E6B"/>
    <w:rsid w:val="00EC4F7C"/>
    <w:rsid w:val="00ED04C5"/>
    <w:rsid w:val="00ED0CBB"/>
    <w:rsid w:val="00ED603E"/>
    <w:rsid w:val="00ED7F86"/>
    <w:rsid w:val="00EE45AF"/>
    <w:rsid w:val="00EE470B"/>
    <w:rsid w:val="00EE6E8E"/>
    <w:rsid w:val="00EF2944"/>
    <w:rsid w:val="00EF4057"/>
    <w:rsid w:val="00EF423A"/>
    <w:rsid w:val="00F00CCB"/>
    <w:rsid w:val="00F027FE"/>
    <w:rsid w:val="00F0677A"/>
    <w:rsid w:val="00F1248F"/>
    <w:rsid w:val="00F14BB5"/>
    <w:rsid w:val="00F179F1"/>
    <w:rsid w:val="00F245AE"/>
    <w:rsid w:val="00F25018"/>
    <w:rsid w:val="00F3181D"/>
    <w:rsid w:val="00F31B36"/>
    <w:rsid w:val="00F34F1C"/>
    <w:rsid w:val="00F36D53"/>
    <w:rsid w:val="00F37143"/>
    <w:rsid w:val="00F3789B"/>
    <w:rsid w:val="00F42236"/>
    <w:rsid w:val="00F443D8"/>
    <w:rsid w:val="00F45433"/>
    <w:rsid w:val="00F50C71"/>
    <w:rsid w:val="00F531DC"/>
    <w:rsid w:val="00F55F58"/>
    <w:rsid w:val="00F57804"/>
    <w:rsid w:val="00F605D0"/>
    <w:rsid w:val="00F61133"/>
    <w:rsid w:val="00F62D55"/>
    <w:rsid w:val="00F64865"/>
    <w:rsid w:val="00F67CEB"/>
    <w:rsid w:val="00F7026F"/>
    <w:rsid w:val="00F72E2E"/>
    <w:rsid w:val="00F73570"/>
    <w:rsid w:val="00F73814"/>
    <w:rsid w:val="00F73A45"/>
    <w:rsid w:val="00F74A6B"/>
    <w:rsid w:val="00F74D39"/>
    <w:rsid w:val="00F761BD"/>
    <w:rsid w:val="00F8277B"/>
    <w:rsid w:val="00F83442"/>
    <w:rsid w:val="00F873F7"/>
    <w:rsid w:val="00F9149D"/>
    <w:rsid w:val="00F92D06"/>
    <w:rsid w:val="00F9489B"/>
    <w:rsid w:val="00F95940"/>
    <w:rsid w:val="00F97A0D"/>
    <w:rsid w:val="00FA2A97"/>
    <w:rsid w:val="00FC185D"/>
    <w:rsid w:val="00FD1AD2"/>
    <w:rsid w:val="00FD4BA5"/>
    <w:rsid w:val="00FD7B11"/>
    <w:rsid w:val="00FE2A8F"/>
    <w:rsid w:val="00FE55C6"/>
    <w:rsid w:val="00FE571C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FA2A14"/>
  <w14:defaultImageDpi w14:val="0"/>
  <w15:docId w15:val="{9258BE75-B268-4F43-8277-8326DD3C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aliases w:val="Nad,List Paragraph,Odstavec cíl se seznamem,Odstavec se seznamem5,Odstavec_muj,Odstavec,Odrážky,Reference List,Odstavec 1.1.,Bullet Number,_Odstavec se seznamem,Odstavec_muj1,Odstavec_muj2,Odstavec_muj3,Nad1,Odstavec_muj4,Nad2"/>
    <w:basedOn w:val="Normln"/>
    <w:link w:val="OdstavecseseznamemChar"/>
    <w:uiPriority w:val="34"/>
    <w:qFormat/>
    <w:rsid w:val="00F9489B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,Odstavec 1.1. Char,Bullet Number Char,_Odstavec se seznamem Char,Nad1 Char"/>
    <w:link w:val="Odstavecseseznamem"/>
    <w:uiPriority w:val="34"/>
    <w:qFormat/>
    <w:locked/>
    <w:rsid w:val="003961CA"/>
    <w:rPr>
      <w:sz w:val="24"/>
      <w:szCs w:val="24"/>
    </w:rPr>
  </w:style>
  <w:style w:type="character" w:customStyle="1" w:styleId="Zkladntext2">
    <w:name w:val="Základní text (2)_"/>
    <w:basedOn w:val="Standardnpsmoodstavce"/>
    <w:link w:val="Zkladntext21"/>
    <w:uiPriority w:val="99"/>
    <w:locked/>
    <w:rsid w:val="00F74D39"/>
    <w:rPr>
      <w:rFonts w:ascii="Calibri" w:hAnsi="Calibri"/>
      <w:sz w:val="22"/>
      <w:szCs w:val="22"/>
      <w:shd w:val="clear" w:color="auto" w:fill="FFFFFF"/>
    </w:rPr>
  </w:style>
  <w:style w:type="paragraph" w:customStyle="1" w:styleId="Zkladntext21">
    <w:name w:val="Základní text (2)1"/>
    <w:basedOn w:val="Normln"/>
    <w:link w:val="Zkladntext2"/>
    <w:uiPriority w:val="99"/>
    <w:rsid w:val="00F74D39"/>
    <w:pPr>
      <w:widowControl w:val="0"/>
      <w:shd w:val="clear" w:color="auto" w:fill="FFFFFF"/>
      <w:spacing w:before="60" w:after="1260" w:line="240" w:lineRule="atLeast"/>
      <w:ind w:hanging="460"/>
      <w:jc w:val="center"/>
    </w:pPr>
    <w:rPr>
      <w:rFonts w:ascii="Calibri" w:hAnsi="Calibri"/>
      <w:sz w:val="22"/>
      <w:szCs w:val="22"/>
    </w:rPr>
  </w:style>
  <w:style w:type="paragraph" w:customStyle="1" w:styleId="Textodstavce">
    <w:name w:val="Text odstavce"/>
    <w:basedOn w:val="Normln"/>
    <w:rsid w:val="00210D0E"/>
    <w:pPr>
      <w:numPr>
        <w:ilvl w:val="6"/>
        <w:numId w:val="10"/>
      </w:numPr>
      <w:tabs>
        <w:tab w:val="left" w:pos="851"/>
      </w:tabs>
      <w:autoSpaceDE w:val="0"/>
      <w:autoSpaceDN w:val="0"/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210D0E"/>
    <w:pPr>
      <w:numPr>
        <w:ilvl w:val="8"/>
        <w:numId w:val="10"/>
      </w:numPr>
      <w:autoSpaceDE w:val="0"/>
      <w:autoSpaceDN w:val="0"/>
      <w:jc w:val="both"/>
      <w:outlineLvl w:val="8"/>
    </w:pPr>
  </w:style>
  <w:style w:type="paragraph" w:customStyle="1" w:styleId="Textpsmene">
    <w:name w:val="Text písmene"/>
    <w:basedOn w:val="Normln"/>
    <w:rsid w:val="00210D0E"/>
    <w:pPr>
      <w:numPr>
        <w:ilvl w:val="7"/>
        <w:numId w:val="10"/>
      </w:numPr>
      <w:autoSpaceDE w:val="0"/>
      <w:autoSpaceDN w:val="0"/>
      <w:jc w:val="both"/>
      <w:outlineLvl w:val="7"/>
    </w:pPr>
  </w:style>
  <w:style w:type="paragraph" w:customStyle="1" w:styleId="Default">
    <w:name w:val="Default"/>
    <w:rsid w:val="00210D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3D45C0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15320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53207"/>
  </w:style>
  <w:style w:type="character" w:styleId="Znakapoznpodarou">
    <w:name w:val="footnote reference"/>
    <w:basedOn w:val="Standardnpsmoodstavce"/>
    <w:uiPriority w:val="99"/>
    <w:semiHidden/>
    <w:unhideWhenUsed/>
    <w:rsid w:val="00153207"/>
    <w:rPr>
      <w:vertAlign w:val="superscript"/>
    </w:rPr>
  </w:style>
  <w:style w:type="table" w:customStyle="1" w:styleId="Mkatabulky4">
    <w:name w:val="Mřížka tabulky4"/>
    <w:basedOn w:val="Normlntabulka"/>
    <w:uiPriority w:val="59"/>
    <w:rsid w:val="0003610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81</TotalTime>
  <Pages>5</Pages>
  <Words>1035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Kateřina Sekerová</cp:lastModifiedBy>
  <cp:revision>87</cp:revision>
  <cp:lastPrinted>2017-02-27T12:07:00Z</cp:lastPrinted>
  <dcterms:created xsi:type="dcterms:W3CDTF">2019-08-02T06:31:00Z</dcterms:created>
  <dcterms:modified xsi:type="dcterms:W3CDTF">2025-06-27T13:36:00Z</dcterms:modified>
</cp:coreProperties>
</file>